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55D25" w14:textId="051CF724" w:rsidR="00B208FF" w:rsidRDefault="00B208FF" w:rsidP="0095783B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ＭＳ 明朝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ＭＳ 明朝" w:cs="Arial"/>
          <w:b/>
          <w:sz w:val="24"/>
          <w:szCs w:val="24"/>
          <w:lang w:eastAsia="ja-JP"/>
        </w:rPr>
        <w:t>3GPP TSG-SA WG1 Meeting #10</w:t>
      </w:r>
      <w:r w:rsidR="001102DE">
        <w:rPr>
          <w:rFonts w:eastAsia="ＭＳ 明朝" w:cs="Arial"/>
          <w:b/>
          <w:sz w:val="24"/>
          <w:szCs w:val="24"/>
          <w:lang w:eastAsia="ja-JP"/>
        </w:rPr>
        <w:t>9</w:t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ab/>
      </w:r>
      <w:r w:rsidR="00880271">
        <w:rPr>
          <w:rFonts w:eastAsia="ＭＳ 明朝" w:cs="Arial"/>
          <w:b/>
          <w:sz w:val="24"/>
          <w:szCs w:val="24"/>
          <w:lang w:eastAsia="ja-JP"/>
        </w:rPr>
        <w:tab/>
      </w:r>
      <w:r w:rsidRPr="00BB5AE1">
        <w:rPr>
          <w:rFonts w:eastAsia="ＭＳ 明朝" w:cs="Arial"/>
          <w:b/>
          <w:sz w:val="24"/>
          <w:szCs w:val="24"/>
          <w:lang w:eastAsia="ja-JP"/>
        </w:rPr>
        <w:t>S1-2</w:t>
      </w:r>
      <w:r w:rsidR="001102DE">
        <w:rPr>
          <w:rFonts w:eastAsia="ＭＳ 明朝" w:cs="Arial"/>
          <w:b/>
          <w:sz w:val="24"/>
          <w:szCs w:val="24"/>
          <w:lang w:eastAsia="ja-JP"/>
        </w:rPr>
        <w:t>5</w:t>
      </w:r>
      <w:r w:rsidR="00C222BD">
        <w:rPr>
          <w:rFonts w:eastAsia="ＭＳ 明朝" w:cs="Arial"/>
          <w:b/>
          <w:sz w:val="24"/>
          <w:szCs w:val="24"/>
          <w:lang w:eastAsia="ja-JP"/>
        </w:rPr>
        <w:t>0871</w:t>
      </w:r>
    </w:p>
    <w:p w14:paraId="0FEBC1DE" w14:textId="48D1E79E" w:rsidR="000924E4" w:rsidRPr="00835D67" w:rsidRDefault="00A90F16" w:rsidP="00835D67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ＭＳ 明朝" w:cs="Arial"/>
          <w:b/>
          <w:sz w:val="24"/>
          <w:szCs w:val="24"/>
          <w:lang w:eastAsia="ja-JP"/>
        </w:rPr>
      </w:pPr>
      <w:r w:rsidRPr="00A90F16">
        <w:rPr>
          <w:rFonts w:eastAsia="ＭＳ 明朝" w:cs="Arial"/>
          <w:b/>
          <w:sz w:val="24"/>
          <w:szCs w:val="24"/>
          <w:lang w:eastAsia="ja-JP"/>
        </w:rPr>
        <w:t>17-21 Feb</w:t>
      </w:r>
      <w:r>
        <w:rPr>
          <w:rFonts w:eastAsia="ＭＳ 明朝" w:cs="Arial"/>
          <w:b/>
          <w:sz w:val="24"/>
          <w:szCs w:val="24"/>
          <w:lang w:eastAsia="ja-JP"/>
        </w:rPr>
        <w:t>ruary 2025, Athens, Greece</w:t>
      </w:r>
      <w:r w:rsidR="00835D67" w:rsidRPr="00FA4F19">
        <w:rPr>
          <w:rFonts w:eastAsia="ＭＳ 明朝" w:cs="Arial"/>
          <w:b/>
          <w:sz w:val="24"/>
          <w:szCs w:val="24"/>
          <w:lang w:eastAsia="ja-JP"/>
        </w:rPr>
        <w:tab/>
      </w:r>
      <w:r w:rsidR="00B208FF">
        <w:rPr>
          <w:rFonts w:eastAsia="ＭＳ 明朝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4D5B3768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C222BD">
        <w:rPr>
          <w:rFonts w:eastAsia="Times New Roman" w:cs="Arial"/>
          <w:sz w:val="22"/>
          <w:szCs w:val="20"/>
          <w:lang w:eastAsia="ar-SA"/>
        </w:rPr>
        <w:t>Drafting group report for</w:t>
      </w:r>
      <w:r w:rsidR="002D04E9">
        <w:rPr>
          <w:rFonts w:eastAsia="Times New Roman" w:cs="Arial"/>
          <w:sz w:val="22"/>
          <w:szCs w:val="20"/>
          <w:lang w:eastAsia="ar-SA"/>
        </w:rPr>
        <w:t xml:space="preserve"> </w:t>
      </w:r>
      <w:r w:rsidR="002D04E9" w:rsidRPr="002D04E9">
        <w:rPr>
          <w:rFonts w:eastAsia="Times New Roman" w:cs="Arial"/>
          <w:sz w:val="22"/>
          <w:szCs w:val="20"/>
          <w:lang w:eastAsia="ar-SA"/>
        </w:rPr>
        <w:t>6G System and Operation Aspects</w:t>
      </w:r>
    </w:p>
    <w:p w14:paraId="09D907A5" w14:textId="4B6B3914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bookmarkStart w:id="3" w:name="OLE_LINK3"/>
      <w:bookmarkStart w:id="4" w:name="OLE_LINK4"/>
      <w:r w:rsidRPr="00CC1E3B">
        <w:rPr>
          <w:rFonts w:eastAsia="Times New Roman" w:cs="Arial"/>
          <w:sz w:val="22"/>
          <w:szCs w:val="20"/>
          <w:lang w:val="fr-FR" w:eastAsia="ar-SA"/>
        </w:rPr>
        <w:t xml:space="preserve">Ag. </w:t>
      </w: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Item: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  <w:t>1</w:t>
      </w:r>
      <w:r w:rsidR="00C222BD">
        <w:rPr>
          <w:rFonts w:eastAsia="Times New Roman" w:cs="Arial"/>
          <w:sz w:val="22"/>
          <w:szCs w:val="20"/>
          <w:lang w:val="fr-FR" w:eastAsia="ar-SA"/>
        </w:rPr>
        <w:t>1</w:t>
      </w:r>
      <w:r w:rsidRPr="00CC1E3B">
        <w:rPr>
          <w:rFonts w:eastAsia="Times New Roman" w:cs="Arial"/>
          <w:sz w:val="22"/>
          <w:szCs w:val="20"/>
          <w:lang w:val="fr-FR" w:eastAsia="ar-SA"/>
        </w:rPr>
        <w:t>.1</w:t>
      </w:r>
    </w:p>
    <w:p w14:paraId="6606FF29" w14:textId="09DB3E23" w:rsidR="000924E4" w:rsidRPr="002D04E9" w:rsidRDefault="000924E4" w:rsidP="002D04E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Source:</w:t>
      </w:r>
      <w:bookmarkEnd w:id="3"/>
      <w:bookmarkEnd w:id="4"/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2D04E9">
        <w:rPr>
          <w:rFonts w:eastAsia="Times New Roman" w:cs="Arial"/>
          <w:sz w:val="22"/>
          <w:szCs w:val="20"/>
          <w:lang w:eastAsia="ar-SA"/>
        </w:rPr>
        <w:t>Drafting</w:t>
      </w:r>
      <w:r w:rsidR="002D04E9"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 w:rsidR="002D04E9">
        <w:rPr>
          <w:rFonts w:eastAsia="Times New Roman" w:cs="Arial"/>
          <w:sz w:val="22"/>
          <w:szCs w:val="20"/>
          <w:lang w:eastAsia="ar-SA"/>
        </w:rPr>
        <w:t>Chairperson</w:t>
      </w:r>
    </w:p>
    <w:p w14:paraId="3577A6E8" w14:textId="2B936EF1" w:rsidR="000924E4" w:rsidRPr="00CC1E3B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val="fr-FR" w:eastAsia="ar-SA"/>
        </w:rPr>
      </w:pPr>
      <w:proofErr w:type="gramStart"/>
      <w:r w:rsidRPr="00CC1E3B">
        <w:rPr>
          <w:rFonts w:eastAsia="Times New Roman" w:cs="Arial"/>
          <w:sz w:val="22"/>
          <w:szCs w:val="20"/>
          <w:lang w:val="fr-FR" w:eastAsia="ar-SA"/>
        </w:rPr>
        <w:t>Contact:</w:t>
      </w:r>
      <w:proofErr w:type="gramEnd"/>
      <w:r w:rsidRPr="00CC1E3B">
        <w:rPr>
          <w:rFonts w:eastAsia="Times New Roman" w:cs="Arial"/>
          <w:sz w:val="22"/>
          <w:szCs w:val="20"/>
          <w:lang w:val="fr-FR" w:eastAsia="ar-SA"/>
        </w:rPr>
        <w:tab/>
      </w:r>
      <w:r w:rsidR="00C222BD">
        <w:rPr>
          <w:rFonts w:eastAsia="Times New Roman" w:cs="Arial"/>
          <w:sz w:val="22"/>
          <w:szCs w:val="20"/>
          <w:lang w:val="fr-FR" w:eastAsia="ar-SA"/>
        </w:rPr>
        <w:t>Yusuke Nakano</w:t>
      </w:r>
    </w:p>
    <w:p w14:paraId="4A4AD20C" w14:textId="77777777" w:rsidR="000924E4" w:rsidRPr="00CC1E3B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val="fr-FR"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6F4689C4" w14:textId="77777777" w:rsidR="00DA577C" w:rsidRPr="008754F9" w:rsidRDefault="00DA577C" w:rsidP="00DA577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002009BC" w14:textId="59E40197" w:rsidR="00DA577C" w:rsidRDefault="00DA577C" w:rsidP="00DA577C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: </w:t>
      </w:r>
      <w:r w:rsidR="00250541" w:rsidRPr="00250541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Caryatids V-VI </w:t>
      </w: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ab/>
      </w:r>
      <w:r w:rsidRPr="00915C02">
        <w:rPr>
          <w:rFonts w:eastAsia="Arial Unicode MS"/>
          <w:sz w:val="24"/>
          <w:szCs w:val="24"/>
          <w:lang w:eastAsia="ar-SA"/>
        </w:rPr>
        <w:t xml:space="preserve">            </w:t>
      </w:r>
    </w:p>
    <w:p w14:paraId="68C5D06C" w14:textId="5CFF3427" w:rsidR="00250541" w:rsidRPr="008B761E" w:rsidRDefault="00250541" w:rsidP="00DA577C">
      <w:pPr>
        <w:spacing w:after="0" w:line="240" w:lineRule="auto"/>
        <w:rPr>
          <w:rFonts w:ascii="Aptos" w:eastAsia="Times New Roman" w:hAnsi="Aptos"/>
          <w:sz w:val="22"/>
          <w:lang w:eastAsia="nl-NL"/>
        </w:rPr>
      </w:pPr>
      <w:r>
        <w:rPr>
          <w:rFonts w:eastAsia="Arial Unicode MS"/>
          <w:sz w:val="24"/>
          <w:szCs w:val="24"/>
          <w:lang w:eastAsia="ar-SA"/>
        </w:rPr>
        <w:t xml:space="preserve">Breakout Drafting 1: </w:t>
      </w:r>
      <w:r w:rsidRPr="00250541">
        <w:rPr>
          <w:rFonts w:eastAsia="Arial Unicode MS"/>
          <w:sz w:val="24"/>
          <w:szCs w:val="24"/>
          <w:lang w:eastAsia="ar-SA"/>
        </w:rPr>
        <w:t>Caryatids VI</w:t>
      </w:r>
    </w:p>
    <w:p w14:paraId="68222991" w14:textId="28A84176" w:rsidR="00DA577C" w:rsidRDefault="00DA577C" w:rsidP="00DA577C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50541"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</w:t>
      </w:r>
      <w:r>
        <w:rPr>
          <w:rFonts w:eastAsia="Arial Unicode MS" w:cs="Arial"/>
          <w:color w:val="00B050"/>
          <w:sz w:val="24"/>
          <w:szCs w:val="24"/>
          <w:lang w:eastAsia="ar-SA"/>
        </w:rPr>
        <w:t>:</w:t>
      </w:r>
      <w:r w:rsidR="00250541"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proofErr w:type="spellStart"/>
      <w:r w:rsidR="00250541">
        <w:rPr>
          <w:rFonts w:eastAsia="Arial Unicode MS" w:cs="Arial"/>
          <w:color w:val="00B050"/>
          <w:sz w:val="24"/>
          <w:szCs w:val="24"/>
          <w:lang w:eastAsia="ar-SA"/>
        </w:rPr>
        <w:t>Estia</w:t>
      </w:r>
      <w:proofErr w:type="spellEnd"/>
      <w:r w:rsidR="00250541">
        <w:rPr>
          <w:rFonts w:eastAsia="Arial Unicode MS" w:cs="Arial"/>
          <w:color w:val="00B050"/>
          <w:sz w:val="24"/>
          <w:szCs w:val="24"/>
          <w:lang w:eastAsia="ar-SA"/>
        </w:rPr>
        <w:t xml:space="preserve"> (Monday and Thursday) - </w:t>
      </w:r>
      <w:r w:rsidR="00250541" w:rsidRPr="00250541">
        <w:rPr>
          <w:rFonts w:eastAsia="Arial Unicode MS" w:cs="Arial"/>
          <w:color w:val="00B050"/>
          <w:sz w:val="24"/>
          <w:szCs w:val="24"/>
          <w:lang w:eastAsia="ar-SA"/>
        </w:rPr>
        <w:t>Caryatids V</w:t>
      </w:r>
      <w:r w:rsidR="00250541">
        <w:rPr>
          <w:rFonts w:eastAsia="Arial Unicode MS" w:cs="Arial"/>
          <w:color w:val="00B050"/>
          <w:sz w:val="24"/>
          <w:szCs w:val="24"/>
          <w:lang w:eastAsia="ar-SA"/>
        </w:rPr>
        <w:t xml:space="preserve"> (Tuesday and Wednesday)</w:t>
      </w:r>
    </w:p>
    <w:p w14:paraId="0A6D64D5" w14:textId="77777777" w:rsidR="00DA577C" w:rsidRDefault="00DA57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257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  <w:gridCol w:w="679"/>
        <w:gridCol w:w="2042"/>
      </w:tblGrid>
      <w:tr w:rsidR="002D04E9" w:rsidRPr="00015298" w14:paraId="6407E99D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A92D2E3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2DB12C80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10502C5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847F1FE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B1B807B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91CC082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4F11FC30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0004A9CA" w14:textId="77777777" w:rsidR="002D04E9" w:rsidRPr="00015298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</w:tr>
      <w:tr w:rsidR="002D04E9" w:rsidRPr="00AB0F3E" w14:paraId="4261A409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E9A17EF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894F4E2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63DD9D8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DDAFA7F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4C8E1D5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5E27731E" w14:textId="77777777" w:rsidR="002D04E9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A783578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0A801D3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285AF590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448B5D18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17F3C02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</w:p>
          <w:p w14:paraId="792DEDD8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20A5E7E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2D7FEB0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0352639C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0AC3F798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1AFE443C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</w:p>
          <w:p w14:paraId="278C7D3E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AD7ABE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87F6A06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35C17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0C0DE7C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722405E6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  <w:t>=================</w:t>
            </w:r>
          </w:p>
          <w:p w14:paraId="6B033400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eastAsia="ja-JP"/>
              </w:rPr>
              <w:t>Drafting 2:</w:t>
            </w:r>
          </w:p>
          <w:p w14:paraId="74EED01E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eastAsia="ja-JP"/>
              </w:rPr>
              <w:t>T.B.D.</w:t>
            </w:r>
          </w:p>
        </w:tc>
      </w:tr>
      <w:tr w:rsidR="002D04E9" w:rsidRPr="00F24F45" w14:paraId="74EBB1AF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6DECC5B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5285CB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706ED57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E26C2B6" w14:textId="77777777" w:rsidR="002D04E9" w:rsidRPr="00480F43" w:rsidRDefault="002D04E9" w:rsidP="002D04E9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0892EA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7F2F6D83" w14:textId="77777777" w:rsidR="002D04E9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893253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F5C7E2E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1A61975C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2CF86696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50844AE1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  <w:r w:rsidRPr="00480F43">
              <w:rPr>
                <w:rFonts w:eastAsia="ＭＳ 明朝" w:cs="Arial"/>
                <w:color w:val="00B050"/>
                <w:sz w:val="20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E397107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CB20AD5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55567FCB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727176AB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05E27BDB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0"/>
                <w:szCs w:val="24"/>
                <w:lang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eastAsia="ja-JP"/>
              </w:rPr>
              <w:t xml:space="preserve">7.3 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Satellite 5GA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B62C3E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86A084F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596309" w14:textId="576BEC19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</w:tr>
      <w:tr w:rsidR="002D04E9" w:rsidRPr="00AB0F3E" w14:paraId="4D6C2E04" w14:textId="77777777" w:rsidTr="002D04E9">
        <w:trPr>
          <w:trHeight w:val="48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68FC0C1" w14:textId="77777777" w:rsidR="002D04E9" w:rsidRPr="00AB0F3E" w:rsidRDefault="002D04E9" w:rsidP="00B438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3E27D57" w14:textId="77777777" w:rsidR="002D04E9" w:rsidRPr="00AB0F3E" w:rsidRDefault="002D04E9" w:rsidP="00B438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EF222F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AFF4C06" w14:textId="77777777" w:rsidR="002D04E9" w:rsidRPr="00415AA2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F147233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6DD736" w14:textId="1559438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  <w:r w:rsidRPr="00480F43">
              <w:rPr>
                <w:rFonts w:eastAsia="Times New Roman" w:cs="Arial"/>
                <w:b/>
                <w:sz w:val="20"/>
                <w:szCs w:val="24"/>
                <w:lang w:eastAsia="ar-SA"/>
              </w:rPr>
              <w:t>New</w:t>
            </w:r>
            <w:r>
              <w:rPr>
                <w:rFonts w:eastAsia="Times New Roman" w:cs="Arial"/>
                <w:b/>
                <w:sz w:val="20"/>
                <w:szCs w:val="24"/>
                <w:lang w:eastAsia="ar-SA"/>
              </w:rPr>
              <w:t>-</w:t>
            </w:r>
            <w:r w:rsidRPr="00480F43">
              <w:rPr>
                <w:rFonts w:eastAsia="Times New Roman" w:cs="Arial"/>
                <w:b/>
                <w:sz w:val="20"/>
                <w:szCs w:val="24"/>
                <w:lang w:eastAsia="ar-SA"/>
              </w:rPr>
              <w:t>comers lunch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E5ED6F" w14:textId="77777777" w:rsidR="002D04E9" w:rsidRPr="00AB0F3E" w:rsidRDefault="002D04E9" w:rsidP="00B438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DD2ABB7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2D04E9" w:rsidRPr="00AB0F3E" w14:paraId="3C212BA7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A2E2253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6E79FF1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36E7F35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112F49D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D4F3234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1245E3B6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lastRenderedPageBreak/>
              <w:t>=================</w:t>
            </w:r>
          </w:p>
          <w:p w14:paraId="1E3D8979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39CF9DF5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7.1 FRMCS</w:t>
            </w:r>
          </w:p>
          <w:p w14:paraId="6CEB7FEA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19731E4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14:00</w:t>
            </w:r>
          </w:p>
          <w:p w14:paraId="4061B14C" w14:textId="77777777" w:rsidR="002D04E9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D4269E" w14:textId="6632A042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ECA6B4" w14:textId="2E900593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2C4395C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0CD93C8A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DC44F0" w14:textId="4CFEC50D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2"/>
                <w:lang w:eastAsia="ja-JP"/>
              </w:rPr>
            </w:pPr>
          </w:p>
        </w:tc>
      </w:tr>
      <w:tr w:rsidR="002D04E9" w:rsidRPr="00AB0F3E" w14:paraId="67C8C2B1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9474B7" w14:textId="77777777" w:rsidR="002D04E9" w:rsidRPr="00AB0F3E" w:rsidRDefault="002D04E9" w:rsidP="00B438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D4E8285" w14:textId="77777777" w:rsidR="002D04E9" w:rsidRPr="00AB0F3E" w:rsidRDefault="002D04E9" w:rsidP="00B438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F213B1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CEA2BF2" w14:textId="77777777" w:rsidR="002D04E9" w:rsidRPr="00415AA2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EA490B3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4FD5D4" w14:textId="77777777" w:rsidR="002D04E9" w:rsidRPr="00480F43" w:rsidRDefault="002D04E9" w:rsidP="00B438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CB05B3" w14:textId="77777777" w:rsidR="002D04E9" w:rsidRPr="00AB0F3E" w:rsidRDefault="002D04E9" w:rsidP="00B438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EA67C24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2D04E9" w:rsidRPr="00015298" w14:paraId="45C6947C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BE1EC46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5320974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6DD26F5F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D077963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2C897C4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44731B03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EE00FA5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44C4E058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>7.2 Energy Serv</w:t>
            </w: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 xml:space="preserve"> (16:00-17:00)</w:t>
            </w:r>
          </w:p>
          <w:p w14:paraId="4FDF5AAC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7.3 Satellite 5</w:t>
            </w:r>
            <w:proofErr w:type="gramStart"/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GA(</w:t>
            </w:r>
            <w:proofErr w:type="gramEnd"/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17:00-18:00)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6A655FF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99BBAF" w14:textId="77777777" w:rsidR="002D04E9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BE532F" w14:textId="5178FFCB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53EE2D" w14:textId="3F3AE53C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EE4E306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87DFB0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B27347" w14:textId="64DA6008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2"/>
                <w:lang w:eastAsia="ja-JP"/>
              </w:rPr>
            </w:pPr>
          </w:p>
        </w:tc>
      </w:tr>
      <w:tr w:rsidR="002D04E9" w:rsidRPr="00AB0F3E" w14:paraId="5BB5CB9B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E3B39DB" w14:textId="77777777" w:rsidR="002D04E9" w:rsidRPr="00AB0F3E" w:rsidRDefault="002D04E9" w:rsidP="00B438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1276B1C" w14:textId="77777777" w:rsidR="002D04E9" w:rsidRPr="00AB0F3E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0450863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5F7124" w14:textId="77777777" w:rsidR="002D04E9" w:rsidRPr="00415AA2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F844E3E" w14:textId="77777777" w:rsidR="002D04E9" w:rsidRPr="00415AA2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BA6408" w14:textId="77777777" w:rsidR="002D04E9" w:rsidRPr="00415AA2" w:rsidRDefault="002D04E9" w:rsidP="00B438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9C79FE" w14:textId="77777777" w:rsidR="002D04E9" w:rsidRPr="00AB0F3E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C010579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2D04E9" w:rsidRPr="00015298" w14:paraId="4C20C69D" w14:textId="77777777" w:rsidTr="002D04E9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850F0D1" w14:textId="77777777" w:rsidR="002D04E9" w:rsidRPr="00AB0F3E" w:rsidRDefault="002D04E9" w:rsidP="00B438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4337744" w14:textId="77777777" w:rsidR="002D04E9" w:rsidRPr="00AB0F3E" w:rsidRDefault="002D04E9" w:rsidP="00B438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6F151BA3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D220D9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342D635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8.1.1 6G System and Operation Aspects</w:t>
            </w:r>
          </w:p>
          <w:p w14:paraId="6620A3FD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kern w:val="24"/>
                <w:sz w:val="20"/>
                <w:szCs w:val="24"/>
                <w:lang w:val="en-US" w:eastAsia="ja-JP"/>
              </w:rPr>
              <w:t>=================</w:t>
            </w:r>
          </w:p>
          <w:p w14:paraId="0D40211E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ＭＳ 明朝" w:cs="Arial"/>
                <w:b/>
                <w:bCs/>
                <w:color w:val="00B050"/>
                <w:kern w:val="24"/>
                <w:sz w:val="20"/>
                <w:szCs w:val="24"/>
                <w:u w:val="single"/>
                <w:lang w:val="en-US" w:eastAsia="ja-JP"/>
              </w:rPr>
              <w:t>Drafting 2:</w:t>
            </w:r>
          </w:p>
          <w:p w14:paraId="70432734" w14:textId="77777777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  <w:r w:rsidRPr="00480F43">
              <w:rPr>
                <w:rFonts w:eastAsia="ＭＳ 明朝" w:cs="Arial"/>
                <w:bCs/>
                <w:color w:val="00B050"/>
                <w:sz w:val="20"/>
                <w:szCs w:val="24"/>
                <w:lang w:val="en-US" w:eastAsia="ja-JP"/>
              </w:rPr>
              <w:t>7.3 Satellite 5GA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B43F5A4" w14:textId="77777777" w:rsidR="002D04E9" w:rsidRPr="00AB0F3E" w:rsidRDefault="002D04E9" w:rsidP="00B438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924E23F" w14:textId="77777777" w:rsidR="002D04E9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55B2447" w14:textId="7564DCC1" w:rsidR="002D04E9" w:rsidRPr="00BD4335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lang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6A9D97D" w14:textId="29F9F626" w:rsidR="002D04E9" w:rsidRPr="008D3CDA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B050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D0978DC" w14:textId="77777777" w:rsidR="002D04E9" w:rsidRPr="00AB0F3E" w:rsidRDefault="002D04E9" w:rsidP="00B438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B0CE1CE" w14:textId="77777777" w:rsidR="002D04E9" w:rsidRPr="00AB0F3E" w:rsidRDefault="002D04E9" w:rsidP="00B438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47D9E7" w14:textId="28A30AB8" w:rsidR="002D04E9" w:rsidRPr="00480F43" w:rsidRDefault="002D04E9" w:rsidP="00B438B6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</w:tr>
      <w:bookmarkEnd w:id="5"/>
    </w:tbl>
    <w:p w14:paraId="5D553258" w14:textId="77777777" w:rsidR="00DA577C" w:rsidRDefault="00DA57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0B231FB4" w14:textId="77777777" w:rsidR="002D04E9" w:rsidRDefault="002D04E9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136"/>
        <w:gridCol w:w="2132"/>
        <w:gridCol w:w="3650"/>
      </w:tblGrid>
      <w:tr w:rsidR="00DC5334" w:rsidRPr="00745D37" w14:paraId="7591E455" w14:textId="77777777" w:rsidTr="00443554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DD954AA" w14:textId="1478DCAF" w:rsidR="00DC5334" w:rsidRPr="00DF5A37" w:rsidRDefault="002D04E9" w:rsidP="002D04E9">
            <w:pPr>
              <w:pStyle w:val="Heading1"/>
              <w:rPr>
                <w:lang w:val="en-US"/>
              </w:rPr>
            </w:pPr>
            <w:r>
              <w:t xml:space="preserve">6G </w:t>
            </w:r>
            <w:r w:rsidR="00DC5334">
              <w:t>System and Operation Aspects</w:t>
            </w:r>
          </w:p>
        </w:tc>
      </w:tr>
      <w:tr w:rsidR="00DC5334" w:rsidRPr="006E6FF4" w14:paraId="4D4E0AD5" w14:textId="77777777" w:rsidTr="00B438B6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0D889F25" w14:textId="0E47E224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DC5334" w:rsidRPr="002B5B90" w14:paraId="703D6CFA" w14:textId="77777777" w:rsidTr="00665D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7CF87" w14:textId="4C1AA6FF" w:rsidR="00DC5334" w:rsidRPr="00B438B6" w:rsidRDefault="00DC5334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438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315B5D" w14:textId="4AB2BDC0" w:rsidR="00DC5334" w:rsidRPr="00B438B6" w:rsidRDefault="00B607A0" w:rsidP="00DC5334">
            <w:pPr>
              <w:snapToGrid w:val="0"/>
              <w:spacing w:after="0" w:line="240" w:lineRule="auto"/>
              <w:rPr>
                <w:lang w:val="fr-FR"/>
              </w:rPr>
            </w:pPr>
            <w:hyperlink r:id="rId11" w:history="1">
              <w:r w:rsidR="00157AEF" w:rsidRPr="00B438B6">
                <w:rPr>
                  <w:rStyle w:val="Hyperlink"/>
                  <w:rFonts w:cs="Arial"/>
                  <w:color w:val="auto"/>
                  <w:lang w:val="fr-FR"/>
                </w:rPr>
                <w:t>S1-250028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8AD926" w14:textId="77777777" w:rsidR="00DC5334" w:rsidRPr="00B438B6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438B6">
              <w:rPr>
                <w:lang w:val="fr-FR"/>
              </w:rPr>
              <w:t xml:space="preserve">6G </w:t>
            </w:r>
            <w:proofErr w:type="spellStart"/>
            <w:r w:rsidRPr="00B438B6">
              <w:rPr>
                <w:lang w:val="fr-FR"/>
              </w:rPr>
              <w:t>Study</w:t>
            </w:r>
            <w:proofErr w:type="spellEnd"/>
            <w:r w:rsidRPr="00B438B6">
              <w:rPr>
                <w:lang w:val="fr-FR"/>
              </w:rPr>
              <w:t xml:space="preserve">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962E4" w14:textId="77777777" w:rsidR="00DC5334" w:rsidRPr="00B438B6" w:rsidRDefault="00DC5334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B438B6">
              <w:rPr>
                <w:lang w:val="fr-FR"/>
              </w:rPr>
              <w:t xml:space="preserve">Clause 5 </w:t>
            </w:r>
            <w:proofErr w:type="spellStart"/>
            <w:r w:rsidRPr="00B438B6">
              <w:rPr>
                <w:lang w:val="fr-FR"/>
              </w:rPr>
              <w:t>Restructuring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3A7BB" w14:textId="03AE9EF7" w:rsidR="00DC5334" w:rsidRPr="00B438B6" w:rsidRDefault="00B438B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438B6">
              <w:rPr>
                <w:rFonts w:eastAsia="Times New Roman" w:cs="Arial"/>
                <w:szCs w:val="18"/>
                <w:lang w:val="de-DE" w:eastAsia="ar-SA"/>
              </w:rPr>
              <w:t>Revised to S1-250500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6A825" w14:textId="77777777" w:rsidR="00DC5334" w:rsidRPr="00B438B6" w:rsidRDefault="00DC5334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438B6" w:rsidRPr="002B5B90" w14:paraId="2979B1BE" w14:textId="77777777" w:rsidTr="00665DA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40E128" w14:textId="3573E101" w:rsidR="00B438B6" w:rsidRPr="00665DAC" w:rsidRDefault="00B438B6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5D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0A724E" w14:textId="380EBF15" w:rsidR="00B438B6" w:rsidRPr="00665DAC" w:rsidRDefault="00B607A0" w:rsidP="00DC5334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12" w:history="1">
              <w:r w:rsidR="00B438B6" w:rsidRPr="00665DAC">
                <w:rPr>
                  <w:rStyle w:val="Hyperlink"/>
                  <w:rFonts w:cs="Arial"/>
                  <w:color w:val="auto"/>
                  <w:lang w:val="fr-FR"/>
                </w:rPr>
                <w:t>S1-250500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DCFEBB5" w14:textId="0EBE9F31" w:rsidR="00B438B6" w:rsidRPr="00665DAC" w:rsidRDefault="00B438B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665DAC">
              <w:rPr>
                <w:lang w:val="fr-FR"/>
              </w:rPr>
              <w:t xml:space="preserve">6G </w:t>
            </w:r>
            <w:proofErr w:type="spellStart"/>
            <w:r w:rsidRPr="00665DAC">
              <w:rPr>
                <w:lang w:val="fr-FR"/>
              </w:rPr>
              <w:t>Study</w:t>
            </w:r>
            <w:proofErr w:type="spellEnd"/>
            <w:r w:rsidRPr="00665DAC">
              <w:rPr>
                <w:lang w:val="fr-FR"/>
              </w:rPr>
              <w:t xml:space="preserve">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9262A2" w14:textId="41EDC3C9" w:rsidR="00B438B6" w:rsidRPr="00665DAC" w:rsidRDefault="00B438B6" w:rsidP="00DC5334">
            <w:pPr>
              <w:snapToGrid w:val="0"/>
              <w:spacing w:after="0" w:line="240" w:lineRule="auto"/>
              <w:rPr>
                <w:lang w:val="fr-FR"/>
              </w:rPr>
            </w:pPr>
            <w:r w:rsidRPr="00665DAC">
              <w:rPr>
                <w:lang w:val="fr-FR"/>
              </w:rPr>
              <w:t xml:space="preserve">Clause 5 </w:t>
            </w:r>
            <w:proofErr w:type="spellStart"/>
            <w:r w:rsidRPr="00665DAC">
              <w:rPr>
                <w:lang w:val="fr-FR"/>
              </w:rPr>
              <w:t>Restructuring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DEBF90" w14:textId="585050CA" w:rsidR="00B438B6" w:rsidRPr="00665DAC" w:rsidRDefault="00665DAC" w:rsidP="00DC53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65DAC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67C190" w14:textId="3CA4863D" w:rsidR="00B438B6" w:rsidRPr="00665DAC" w:rsidRDefault="00B438B6" w:rsidP="00DC5334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65DAC">
              <w:rPr>
                <w:rFonts w:eastAsia="Arial Unicode MS" w:cs="Arial"/>
                <w:szCs w:val="18"/>
                <w:lang w:val="de-DE" w:eastAsia="ar-SA"/>
              </w:rPr>
              <w:t>Revision of S1-250028.</w:t>
            </w:r>
          </w:p>
        </w:tc>
      </w:tr>
      <w:tr w:rsidR="00B16C38" w:rsidRPr="006E6FF4" w14:paraId="783E6FF6" w14:textId="77777777" w:rsidTr="0044355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215C97F6" w14:textId="77777777" w:rsidR="00B16C38" w:rsidRPr="00D01712" w:rsidRDefault="00B16C38" w:rsidP="00B438B6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 xml:space="preserve">Migration – Interworking between 6G systems (roaming and interconnection) </w:t>
            </w:r>
          </w:p>
        </w:tc>
      </w:tr>
      <w:tr w:rsidR="00B16C38" w:rsidRPr="006E6FF4" w14:paraId="33BE7188" w14:textId="77777777" w:rsidTr="00930E19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0E5A2808" w14:textId="607463BD" w:rsidR="00B16C38" w:rsidRPr="00D01712" w:rsidRDefault="00B16C38" w:rsidP="00B438B6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Migration</w:t>
            </w:r>
            <w:r w:rsidR="0031633F">
              <w:rPr>
                <w:color w:val="1F497D" w:themeColor="text2"/>
                <w:sz w:val="18"/>
                <w:szCs w:val="22"/>
              </w:rPr>
              <w:t xml:space="preserve"> – Interworking between 6G and other systems (legacy 3GPP, non-3GPP, NTNs</w:t>
            </w:r>
            <w:r>
              <w:rPr>
                <w:color w:val="1F497D" w:themeColor="text2"/>
                <w:sz w:val="18"/>
                <w:szCs w:val="22"/>
              </w:rPr>
              <w:t xml:space="preserve">) </w:t>
            </w:r>
          </w:p>
        </w:tc>
      </w:tr>
      <w:tr w:rsidR="00ED5D4E" w:rsidRPr="002B5B90" w14:paraId="7A8E7A5E" w14:textId="77777777" w:rsidTr="00930E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3C3E0" w14:textId="0E82DBDD" w:rsidR="00ED5D4E" w:rsidRPr="00930E1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0E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E5CF7" w14:textId="771E0AA2" w:rsidR="00ED5D4E" w:rsidRPr="00930E1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" w:history="1">
              <w:r w:rsidR="00157AEF" w:rsidRPr="00930E19">
                <w:rPr>
                  <w:rStyle w:val="Hyperlink"/>
                  <w:rFonts w:cs="Arial"/>
                  <w:color w:val="auto"/>
                  <w:lang w:val="fr-FR"/>
                </w:rPr>
                <w:t>S1-250019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D149DF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930E19">
              <w:rPr>
                <w:lang w:val="fr-FR"/>
              </w:rPr>
              <w:t>vivo</w:t>
            </w:r>
            <w:proofErr w:type="gramEnd"/>
            <w:r w:rsidRPr="00930E19">
              <w:rPr>
                <w:lang w:val="fr-FR"/>
              </w:rPr>
              <w:t xml:space="preserve">, China Mobile, Qualcomm, China </w:t>
            </w:r>
            <w:proofErr w:type="spellStart"/>
            <w:r w:rsidRPr="00930E19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0BB731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930E19">
              <w:rPr>
                <w:lang w:val="fr-FR"/>
              </w:rPr>
              <w:t>Interworking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FC213" w14:textId="5F121668" w:rsidR="00ED5D4E" w:rsidRPr="00930E19" w:rsidRDefault="00930E1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4FC44" w14:textId="77777777" w:rsidR="00ED5D4E" w:rsidRPr="00930E1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30E19">
              <w:rPr>
                <w:rFonts w:eastAsia="Arial Unicode MS" w:cs="Arial"/>
                <w:szCs w:val="18"/>
                <w:lang w:val="de-DE" w:eastAsia="ar-SA"/>
              </w:rPr>
              <w:t>5G-6G</w:t>
            </w:r>
          </w:p>
        </w:tc>
      </w:tr>
      <w:tr w:rsidR="00ED5D4E" w:rsidRPr="002B5B90" w14:paraId="24DDB10E" w14:textId="77777777" w:rsidTr="00930E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F9604C" w14:textId="4D39670E" w:rsidR="00ED5D4E" w:rsidRPr="00930E1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0E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0144E" w14:textId="095EF144" w:rsidR="00ED5D4E" w:rsidRPr="00930E1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" w:history="1">
              <w:r w:rsidR="00157AEF" w:rsidRPr="00930E19">
                <w:rPr>
                  <w:rStyle w:val="Hyperlink"/>
                  <w:rFonts w:cs="Arial"/>
                  <w:color w:val="auto"/>
                  <w:lang w:val="fr-FR"/>
                </w:rPr>
                <w:t>S1-250034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47E63B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 xml:space="preserve">Qualcomm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81C81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 xml:space="preserve">On Inter-System </w:t>
            </w:r>
            <w:proofErr w:type="spellStart"/>
            <w:r w:rsidRPr="00930E19">
              <w:rPr>
                <w:lang w:val="fr-FR"/>
              </w:rPr>
              <w:t>mobility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A6E1D" w14:textId="13F9E72A" w:rsidR="00ED5D4E" w:rsidRPr="00930E19" w:rsidRDefault="00930E1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F09F5" w14:textId="77777777" w:rsidR="00ED5D4E" w:rsidRPr="00930E1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30E19">
              <w:rPr>
                <w:rFonts w:eastAsia="Arial Unicode MS" w:cs="Arial"/>
                <w:szCs w:val="18"/>
                <w:lang w:val="de-DE" w:eastAsia="ar-SA"/>
              </w:rPr>
              <w:t>5G-6G</w:t>
            </w:r>
          </w:p>
        </w:tc>
      </w:tr>
      <w:tr w:rsidR="00ED5D4E" w:rsidRPr="002B5B90" w14:paraId="620FB6E1" w14:textId="77777777" w:rsidTr="00930E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E30A3" w14:textId="2E335FA6" w:rsidR="00ED5D4E" w:rsidRPr="00930E1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0E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CD327" w14:textId="06DA8DE1" w:rsidR="00ED5D4E" w:rsidRPr="00930E1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" w:history="1">
              <w:r w:rsidR="00157AEF" w:rsidRPr="00930E19">
                <w:rPr>
                  <w:rStyle w:val="Hyperlink"/>
                  <w:rFonts w:cs="Arial"/>
                  <w:color w:val="auto"/>
                  <w:lang w:val="fr-FR"/>
                </w:rPr>
                <w:t>S1-250054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3D5542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>KT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CB9DE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 xml:space="preserve">Use case on </w:t>
            </w:r>
            <w:proofErr w:type="spellStart"/>
            <w:r w:rsidRPr="00930E19">
              <w:rPr>
                <w:lang w:val="fr-FR"/>
              </w:rPr>
              <w:t>interoperability</w:t>
            </w:r>
            <w:proofErr w:type="spellEnd"/>
            <w:r w:rsidRPr="00930E19">
              <w:rPr>
                <w:lang w:val="fr-FR"/>
              </w:rPr>
              <w:t xml:space="preserve"> </w:t>
            </w:r>
            <w:proofErr w:type="spellStart"/>
            <w:r w:rsidRPr="00930E19">
              <w:rPr>
                <w:lang w:val="fr-FR"/>
              </w:rPr>
              <w:t>between</w:t>
            </w:r>
            <w:proofErr w:type="spellEnd"/>
            <w:r w:rsidRPr="00930E19">
              <w:rPr>
                <w:lang w:val="fr-FR"/>
              </w:rPr>
              <w:t xml:space="preserve"> 5GS and 6GS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733AE9" w14:textId="2C6B3AC1" w:rsidR="00ED5D4E" w:rsidRPr="00930E19" w:rsidRDefault="00930E1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7DE81" w14:textId="77777777" w:rsidR="00ED5D4E" w:rsidRPr="00930E1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30E19">
              <w:rPr>
                <w:rFonts w:eastAsia="Arial Unicode MS" w:cs="Arial"/>
                <w:szCs w:val="18"/>
                <w:lang w:val="de-DE" w:eastAsia="ar-SA"/>
              </w:rPr>
              <w:t>5G-6G</w:t>
            </w:r>
          </w:p>
        </w:tc>
      </w:tr>
      <w:tr w:rsidR="00F33F4C" w:rsidRPr="002B5B90" w14:paraId="08B7F127" w14:textId="77777777" w:rsidTr="00930E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F7318" w14:textId="77777777" w:rsidR="00F33F4C" w:rsidRPr="00930E19" w:rsidRDefault="00F33F4C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0E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7F2328" w14:textId="42F868DA" w:rsidR="00F33F4C" w:rsidRPr="00930E19" w:rsidRDefault="00B607A0" w:rsidP="00B438B6">
            <w:pPr>
              <w:snapToGrid w:val="0"/>
              <w:spacing w:after="0" w:line="240" w:lineRule="auto"/>
              <w:rPr>
                <w:lang w:val="fr-FR"/>
              </w:rPr>
            </w:pPr>
            <w:hyperlink r:id="rId16" w:history="1">
              <w:r w:rsidR="00157AEF" w:rsidRPr="00930E19">
                <w:rPr>
                  <w:rStyle w:val="Hyperlink"/>
                  <w:rFonts w:cs="Arial"/>
                  <w:color w:val="auto"/>
                  <w:lang w:val="fr-FR"/>
                </w:rPr>
                <w:t>S1-250108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47B49" w14:textId="77777777" w:rsidR="00F33F4C" w:rsidRPr="00930E19" w:rsidRDefault="00F33F4C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 xml:space="preserve">SKY </w:t>
            </w:r>
            <w:proofErr w:type="spellStart"/>
            <w:r w:rsidRPr="00930E19">
              <w:rPr>
                <w:lang w:val="fr-FR"/>
              </w:rPr>
              <w:t>Perfect</w:t>
            </w:r>
            <w:proofErr w:type="spellEnd"/>
            <w:r w:rsidRPr="00930E19">
              <w:rPr>
                <w:lang w:val="fr-FR"/>
              </w:rPr>
              <w:t xml:space="preserve">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AAA3D8" w14:textId="77777777" w:rsidR="00F33F4C" w:rsidRPr="00930E19" w:rsidRDefault="00F33F4C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 xml:space="preserve">Pseudo-CR on </w:t>
            </w:r>
            <w:proofErr w:type="spellStart"/>
            <w:r w:rsidRPr="00930E19">
              <w:rPr>
                <w:lang w:val="fr-FR"/>
              </w:rPr>
              <w:t>Continuing</w:t>
            </w:r>
            <w:proofErr w:type="spellEnd"/>
            <w:r w:rsidRPr="00930E19">
              <w:rPr>
                <w:lang w:val="fr-FR"/>
              </w:rPr>
              <w:t xml:space="preserve"> Support for 5G NTN </w:t>
            </w:r>
            <w:proofErr w:type="spellStart"/>
            <w:r w:rsidRPr="00930E19">
              <w:rPr>
                <w:lang w:val="fr-FR"/>
              </w:rPr>
              <w:t>Features</w:t>
            </w:r>
            <w:proofErr w:type="spellEnd"/>
            <w:r w:rsidRPr="00930E19">
              <w:rPr>
                <w:lang w:val="fr-FR"/>
              </w:rPr>
              <w:t xml:space="preserve"> in 6G Networks.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5C66EB" w14:textId="5F949645" w:rsidR="00F33F4C" w:rsidRPr="00930E19" w:rsidRDefault="00930E19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509DB" w14:textId="77777777" w:rsidR="00F33F4C" w:rsidRPr="00930E19" w:rsidRDefault="00F33F4C" w:rsidP="00B438B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30E19">
              <w:rPr>
                <w:rFonts w:eastAsia="Arial Unicode MS" w:cs="Arial"/>
                <w:szCs w:val="18"/>
                <w:lang w:val="de-DE" w:eastAsia="ar-SA"/>
              </w:rPr>
              <w:t>NTN</w:t>
            </w:r>
          </w:p>
        </w:tc>
      </w:tr>
      <w:tr w:rsidR="00ED5D4E" w:rsidRPr="002B5B90" w14:paraId="438154DA" w14:textId="77777777" w:rsidTr="00930E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E7C28A" w14:textId="03E93BCD" w:rsidR="00ED5D4E" w:rsidRPr="00930E1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0E1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ED1B8" w14:textId="34A6594D" w:rsidR="00ED5D4E" w:rsidRPr="00930E1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7" w:history="1">
              <w:r w:rsidR="00157AEF" w:rsidRPr="00930E19">
                <w:rPr>
                  <w:rStyle w:val="Hyperlink"/>
                  <w:rFonts w:cs="Arial"/>
                  <w:color w:val="auto"/>
                  <w:lang w:val="fr-FR"/>
                </w:rPr>
                <w:t>S1-250271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0526A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 xml:space="preserve">Ericsson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468CCB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 xml:space="preserve">Migration and </w:t>
            </w:r>
            <w:proofErr w:type="spellStart"/>
            <w:r w:rsidRPr="00930E19">
              <w:rPr>
                <w:lang w:val="fr-FR"/>
              </w:rPr>
              <w:t>interworking</w:t>
            </w:r>
            <w:proofErr w:type="spellEnd"/>
            <w:r w:rsidRPr="00930E19">
              <w:rPr>
                <w:lang w:val="fr-FR"/>
              </w:rPr>
              <w:t xml:space="preserve"> aspects </w:t>
            </w:r>
            <w:proofErr w:type="spellStart"/>
            <w:r w:rsidRPr="00930E19">
              <w:rPr>
                <w:lang w:val="fr-FR"/>
              </w:rPr>
              <w:t>when</w:t>
            </w:r>
            <w:proofErr w:type="spellEnd"/>
            <w:r w:rsidRPr="00930E19">
              <w:rPr>
                <w:lang w:val="fr-FR"/>
              </w:rPr>
              <w:t xml:space="preserve"> </w:t>
            </w:r>
            <w:proofErr w:type="spellStart"/>
            <w:r w:rsidRPr="00930E19">
              <w:rPr>
                <w:lang w:val="fr-FR"/>
              </w:rPr>
              <w:t>introducing</w:t>
            </w:r>
            <w:proofErr w:type="spellEnd"/>
            <w:r w:rsidRPr="00930E19">
              <w:rPr>
                <w:lang w:val="fr-FR"/>
              </w:rPr>
              <w:t xml:space="preserve"> 6G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40AE1" w14:textId="7FA11FB7" w:rsidR="00ED5D4E" w:rsidRPr="00930E19" w:rsidRDefault="00930E1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72505A" w14:textId="77777777" w:rsidR="00ED5D4E" w:rsidRPr="00930E1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30E19">
              <w:rPr>
                <w:rFonts w:eastAsia="Arial Unicode MS" w:cs="Arial"/>
                <w:szCs w:val="18"/>
                <w:lang w:val="de-DE" w:eastAsia="ar-SA"/>
              </w:rPr>
              <w:t>5G-6G</w:t>
            </w:r>
          </w:p>
        </w:tc>
      </w:tr>
      <w:tr w:rsidR="00ED5D4E" w:rsidRPr="002B5B90" w14:paraId="553E73CA" w14:textId="77777777" w:rsidTr="00930E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105F6" w14:textId="25A7C871" w:rsidR="00ED5D4E" w:rsidRPr="00930E1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0E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6E953E" w14:textId="6F6A47BA" w:rsidR="00ED5D4E" w:rsidRPr="00930E1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8" w:history="1">
              <w:r w:rsidR="00157AEF" w:rsidRPr="00930E19">
                <w:rPr>
                  <w:rStyle w:val="Hyperlink"/>
                  <w:rFonts w:cs="Arial"/>
                  <w:color w:val="auto"/>
                  <w:lang w:val="fr-FR"/>
                </w:rPr>
                <w:t>S1-250035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60546D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939877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>On Multi-RAT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CCFEB" w14:textId="019C64AB" w:rsidR="00ED5D4E" w:rsidRPr="00930E19" w:rsidRDefault="00930E1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1372C" w14:textId="77777777" w:rsidR="00ED5D4E" w:rsidRPr="00930E1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30E19">
              <w:rPr>
                <w:rFonts w:eastAsia="Arial Unicode MS" w:cs="Arial"/>
                <w:szCs w:val="18"/>
                <w:lang w:val="de-DE" w:eastAsia="ar-SA"/>
              </w:rPr>
              <w:t>5G, 6G, non-3GPP</w:t>
            </w:r>
          </w:p>
        </w:tc>
      </w:tr>
      <w:tr w:rsidR="00ED5D4E" w:rsidRPr="002B5B90" w14:paraId="14D609B7" w14:textId="77777777" w:rsidTr="00FC78B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D004C" w14:textId="30C16DE5" w:rsidR="00ED5D4E" w:rsidRPr="00930E1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30E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13D60" w14:textId="5990292B" w:rsidR="00ED5D4E" w:rsidRPr="00930E1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9" w:history="1">
              <w:r w:rsidR="00157AEF" w:rsidRPr="00930E19">
                <w:rPr>
                  <w:rStyle w:val="Hyperlink"/>
                  <w:rFonts w:cs="Arial"/>
                  <w:color w:val="auto"/>
                  <w:lang w:val="fr-FR"/>
                </w:rPr>
                <w:t>S1-250157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C5695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930E19">
              <w:rPr>
                <w:lang w:val="fr-FR"/>
              </w:rPr>
              <w:t>CableLabs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24948" w14:textId="77777777" w:rsidR="00ED5D4E" w:rsidRPr="00930E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30E19">
              <w:rPr>
                <w:lang w:val="fr-FR"/>
              </w:rPr>
              <w:t>Multi-Access Connectivity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1F6A4" w14:textId="1C84555F" w:rsidR="00ED5D4E" w:rsidRPr="00930E19" w:rsidRDefault="00930E1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FE738" w14:textId="77777777" w:rsidR="00ED5D4E" w:rsidRPr="00930E1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30E19">
              <w:rPr>
                <w:rFonts w:eastAsia="Arial Unicode MS" w:cs="Arial"/>
                <w:szCs w:val="18"/>
                <w:lang w:val="de-DE" w:eastAsia="ar-SA"/>
              </w:rPr>
              <w:t>5G,6G, non-3GPP</w:t>
            </w:r>
          </w:p>
        </w:tc>
      </w:tr>
      <w:tr w:rsidR="007070FC" w:rsidRPr="002B5B90" w14:paraId="33319CD8" w14:textId="77777777" w:rsidTr="003C74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0BA4D" w14:textId="58FD4D9A" w:rsidR="007070FC" w:rsidRPr="00FC78B4" w:rsidRDefault="007070FC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C78B4">
              <w:rPr>
                <w:rFonts w:eastAsia="Times New Roman" w:cs="Arial" w:hint="cs"/>
                <w:szCs w:val="18"/>
                <w:lang w:eastAsia="ar-SA"/>
              </w:rPr>
              <w:t>C</w:t>
            </w:r>
            <w:r w:rsidRPr="00FC78B4">
              <w:rPr>
                <w:rFonts w:eastAsia="Times New Roman" w:cs="Arial"/>
                <w:szCs w:val="18"/>
                <w:lang w:eastAsia="ar-SA"/>
              </w:rPr>
              <w:t>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B80E50" w14:textId="40C77D48" w:rsidR="007070FC" w:rsidRPr="00FC78B4" w:rsidRDefault="007070FC" w:rsidP="00ED5D4E">
            <w:pPr>
              <w:snapToGrid w:val="0"/>
              <w:spacing w:after="0" w:line="240" w:lineRule="auto"/>
              <w:rPr>
                <w:rFonts w:cs="Arial"/>
                <w:lang w:val="fr-FR" w:eastAsia="ja-JP"/>
              </w:rPr>
            </w:pPr>
            <w:r w:rsidRPr="00FC78B4">
              <w:rPr>
                <w:rFonts w:cs="Arial" w:hint="eastAsia"/>
                <w:lang w:val="fr-FR" w:eastAsia="ja-JP"/>
              </w:rPr>
              <w:t>S</w:t>
            </w:r>
            <w:r w:rsidRPr="00FC78B4">
              <w:rPr>
                <w:rFonts w:cs="Arial"/>
                <w:lang w:val="fr-FR" w:eastAsia="ja-JP"/>
              </w:rPr>
              <w:t>1-250</w:t>
            </w:r>
            <w:r w:rsidR="00FC78B4" w:rsidRPr="00FC78B4">
              <w:rPr>
                <w:rFonts w:cs="Arial"/>
                <w:lang w:val="fr-FR" w:eastAsia="ja-JP"/>
              </w:rPr>
              <w:t>345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09F3F2" w14:textId="66CBD3C7" w:rsidR="007070FC" w:rsidRPr="00FC78B4" w:rsidRDefault="00FC78B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C78B4">
              <w:rPr>
                <w:lang w:val="fr-FR"/>
              </w:rPr>
              <w:t xml:space="preserve">6G </w:t>
            </w:r>
            <w:proofErr w:type="spellStart"/>
            <w:r w:rsidRPr="00FC78B4">
              <w:rPr>
                <w:lang w:val="fr-FR"/>
              </w:rPr>
              <w:t>Study</w:t>
            </w:r>
            <w:proofErr w:type="spellEnd"/>
            <w:r w:rsidRPr="00FC78B4">
              <w:rPr>
                <w:lang w:val="fr-FR"/>
              </w:rPr>
              <w:t xml:space="preserve">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05F6E" w14:textId="760817D8" w:rsidR="007070FC" w:rsidRPr="00FC78B4" w:rsidRDefault="00FC78B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C78B4">
              <w:rPr>
                <w:lang w:val="fr-FR"/>
              </w:rPr>
              <w:t xml:space="preserve">Merger for </w:t>
            </w:r>
            <w:proofErr w:type="spellStart"/>
            <w:r w:rsidRPr="00FC78B4">
              <w:rPr>
                <w:lang w:val="fr-FR"/>
              </w:rPr>
              <w:t>Interworking</w:t>
            </w:r>
            <w:proofErr w:type="spellEnd"/>
            <w:r w:rsidRPr="00FC78B4">
              <w:rPr>
                <w:lang w:val="fr-FR"/>
              </w:rPr>
              <w:t xml:space="preserve"> </w:t>
            </w:r>
            <w:proofErr w:type="spellStart"/>
            <w:r w:rsidRPr="00FC78B4">
              <w:rPr>
                <w:lang w:val="fr-FR"/>
              </w:rPr>
              <w:t>between</w:t>
            </w:r>
            <w:proofErr w:type="spellEnd"/>
            <w:r w:rsidRPr="00FC78B4">
              <w:rPr>
                <w:lang w:val="fr-FR"/>
              </w:rPr>
              <w:t xml:space="preserve"> 6G &amp; </w:t>
            </w:r>
            <w:proofErr w:type="spellStart"/>
            <w:r w:rsidRPr="00FC78B4">
              <w:rPr>
                <w:lang w:val="fr-FR"/>
              </w:rPr>
              <w:t>Other</w:t>
            </w:r>
            <w:proofErr w:type="spellEnd"/>
            <w:r w:rsidRPr="00FC78B4">
              <w:rPr>
                <w:lang w:val="fr-FR"/>
              </w:rPr>
              <w:t xml:space="preserve"> </w:t>
            </w:r>
            <w:proofErr w:type="spellStart"/>
            <w:r w:rsidRPr="00FC78B4">
              <w:rPr>
                <w:lang w:val="fr-FR"/>
              </w:rPr>
              <w:t>systems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9FAF8" w14:textId="153515D9" w:rsidR="007070FC" w:rsidRPr="00FC78B4" w:rsidRDefault="00FC78B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C78B4">
              <w:rPr>
                <w:rFonts w:eastAsia="Times New Roman" w:cs="Arial"/>
                <w:szCs w:val="18"/>
                <w:lang w:val="de-DE" w:eastAsia="ar-SA"/>
              </w:rPr>
              <w:t>Revised to S1-250501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DDC740" w14:textId="46145607" w:rsidR="007070FC" w:rsidRPr="00FC78B4" w:rsidRDefault="00FC78B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C78B4">
              <w:rPr>
                <w:rFonts w:eastAsia="Arial Unicode MS" w:cs="Arial" w:hint="cs"/>
                <w:szCs w:val="18"/>
                <w:lang w:val="de-DE" w:eastAsia="ar-SA"/>
              </w:rPr>
              <w:t>M</w:t>
            </w:r>
            <w:r w:rsidRPr="00FC78B4">
              <w:rPr>
                <w:rFonts w:eastAsia="Arial Unicode MS" w:cs="Arial"/>
                <w:szCs w:val="18"/>
                <w:lang w:val="de-DE" w:eastAsia="ar-SA"/>
              </w:rPr>
              <w:t>erged requiremtnts from 0019, 0034, 0054, 0108, 0271, 0035, 0157 and 0128</w:t>
            </w:r>
          </w:p>
        </w:tc>
      </w:tr>
      <w:tr w:rsidR="00FC78B4" w:rsidRPr="002B5B90" w14:paraId="7058A8CB" w14:textId="77777777" w:rsidTr="003C74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A55C5C" w14:textId="7CDD24AC" w:rsidR="00FC78B4" w:rsidRPr="003C74B9" w:rsidRDefault="00FC78B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74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53148" w14:textId="10C68AE9" w:rsidR="00FC78B4" w:rsidRPr="003C74B9" w:rsidRDefault="00B607A0" w:rsidP="00ED5D4E">
            <w:pPr>
              <w:snapToGrid w:val="0"/>
              <w:spacing w:after="0" w:line="240" w:lineRule="auto"/>
              <w:rPr>
                <w:rFonts w:cs="Arial"/>
                <w:lang w:val="fr-FR" w:eastAsia="ja-JP"/>
              </w:rPr>
            </w:pPr>
            <w:hyperlink r:id="rId20" w:history="1">
              <w:r w:rsidR="00FC78B4" w:rsidRPr="003C74B9">
                <w:rPr>
                  <w:rStyle w:val="Hyperlink"/>
                  <w:rFonts w:cs="Arial"/>
                  <w:color w:val="auto"/>
                  <w:lang w:val="fr-FR" w:eastAsia="ja-JP"/>
                </w:rPr>
                <w:t>S1-250501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05460" w14:textId="6BCDD66C" w:rsidR="00FC78B4" w:rsidRPr="003C74B9" w:rsidRDefault="00FC78B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C74B9">
              <w:rPr>
                <w:lang w:val="fr-FR"/>
              </w:rPr>
              <w:t xml:space="preserve">6G </w:t>
            </w:r>
            <w:proofErr w:type="spellStart"/>
            <w:r w:rsidRPr="003C74B9">
              <w:rPr>
                <w:lang w:val="fr-FR"/>
              </w:rPr>
              <w:t>Study</w:t>
            </w:r>
            <w:proofErr w:type="spellEnd"/>
            <w:r w:rsidRPr="003C74B9">
              <w:rPr>
                <w:lang w:val="fr-FR"/>
              </w:rPr>
              <w:t xml:space="preserve">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1A9B5" w14:textId="52A7D1F0" w:rsidR="00FC78B4" w:rsidRPr="003C74B9" w:rsidRDefault="00FC78B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C74B9">
              <w:rPr>
                <w:lang w:val="fr-FR"/>
              </w:rPr>
              <w:t xml:space="preserve">Merger for </w:t>
            </w:r>
            <w:proofErr w:type="spellStart"/>
            <w:r w:rsidRPr="003C74B9">
              <w:rPr>
                <w:lang w:val="fr-FR"/>
              </w:rPr>
              <w:t>Interworking</w:t>
            </w:r>
            <w:proofErr w:type="spellEnd"/>
            <w:r w:rsidRPr="003C74B9">
              <w:rPr>
                <w:lang w:val="fr-FR"/>
              </w:rPr>
              <w:t xml:space="preserve"> </w:t>
            </w:r>
            <w:proofErr w:type="spellStart"/>
            <w:r w:rsidRPr="003C74B9">
              <w:rPr>
                <w:lang w:val="fr-FR"/>
              </w:rPr>
              <w:t>between</w:t>
            </w:r>
            <w:proofErr w:type="spellEnd"/>
            <w:r w:rsidRPr="003C74B9">
              <w:rPr>
                <w:lang w:val="fr-FR"/>
              </w:rPr>
              <w:t xml:space="preserve"> 6G &amp; </w:t>
            </w:r>
            <w:proofErr w:type="spellStart"/>
            <w:r w:rsidRPr="003C74B9">
              <w:rPr>
                <w:lang w:val="fr-FR"/>
              </w:rPr>
              <w:t>Other</w:t>
            </w:r>
            <w:proofErr w:type="spellEnd"/>
            <w:r w:rsidRPr="003C74B9">
              <w:rPr>
                <w:lang w:val="fr-FR"/>
              </w:rPr>
              <w:t xml:space="preserve"> </w:t>
            </w:r>
            <w:proofErr w:type="spellStart"/>
            <w:r w:rsidRPr="003C74B9">
              <w:rPr>
                <w:lang w:val="fr-FR"/>
              </w:rPr>
              <w:t>systems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885DC" w14:textId="20BAE11E" w:rsidR="00FC78B4" w:rsidRPr="003C74B9" w:rsidRDefault="003C74B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C74B9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0999D" w14:textId="456AE28D" w:rsidR="00FC78B4" w:rsidRPr="003C74B9" w:rsidRDefault="00FC78B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74B9">
              <w:rPr>
                <w:rFonts w:eastAsia="Arial Unicode MS" w:cs="Arial" w:hint="cs"/>
                <w:i/>
                <w:szCs w:val="18"/>
                <w:lang w:val="de-DE" w:eastAsia="ar-SA"/>
              </w:rPr>
              <w:t>M</w:t>
            </w:r>
            <w:r w:rsidRPr="003C74B9">
              <w:rPr>
                <w:rFonts w:eastAsia="Arial Unicode MS" w:cs="Arial"/>
                <w:i/>
                <w:szCs w:val="18"/>
                <w:lang w:val="de-DE" w:eastAsia="ar-SA"/>
              </w:rPr>
              <w:t>erged requiremtnts from 0019, 0034, 0054, 0108, 0271, 0035, 0157 and 0128</w:t>
            </w:r>
          </w:p>
          <w:p w14:paraId="19D50F25" w14:textId="77777777" w:rsidR="00FC78B4" w:rsidRPr="003C74B9" w:rsidRDefault="00FC78B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74B9">
              <w:rPr>
                <w:rFonts w:eastAsia="Arial Unicode MS" w:cs="Arial"/>
                <w:szCs w:val="18"/>
                <w:lang w:val="de-DE" w:eastAsia="ar-SA"/>
              </w:rPr>
              <w:t>Revision of S1-250345.</w:t>
            </w:r>
          </w:p>
          <w:p w14:paraId="6E68731F" w14:textId="77777777" w:rsidR="00FC78B4" w:rsidRPr="003C74B9" w:rsidRDefault="00FC78B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45D3FB33" w14:textId="29980289" w:rsidR="00FC78B4" w:rsidRPr="003C74B9" w:rsidRDefault="00FC78B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74B9">
              <w:rPr>
                <w:rFonts w:eastAsia="Arial Unicode MS" w:cs="Arial" w:hint="cs"/>
                <w:szCs w:val="18"/>
                <w:lang w:val="de-DE" w:eastAsia="ar-SA"/>
              </w:rPr>
              <w:t>0</w:t>
            </w:r>
            <w:r w:rsidRPr="003C74B9">
              <w:rPr>
                <w:rFonts w:eastAsia="Arial Unicode MS" w:cs="Arial"/>
                <w:szCs w:val="18"/>
                <w:lang w:val="de-DE" w:eastAsia="ar-SA"/>
              </w:rPr>
              <w:t>128 is precluded from this merged document.</w:t>
            </w:r>
          </w:p>
        </w:tc>
      </w:tr>
      <w:tr w:rsidR="0031633F" w:rsidRPr="006E6FF4" w14:paraId="392A709F" w14:textId="77777777" w:rsidTr="00437AE2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C2BD8D5" w14:textId="77777777" w:rsidR="0031633F" w:rsidRPr="00D01712" w:rsidRDefault="0031633F" w:rsidP="00B438B6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Support for Legacy Services</w:t>
            </w:r>
          </w:p>
        </w:tc>
      </w:tr>
      <w:tr w:rsidR="00967543" w:rsidRPr="002B5B90" w14:paraId="4462D0D3" w14:textId="77777777" w:rsidTr="00BC2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F32A5" w14:textId="72B0D067" w:rsidR="00967543" w:rsidRPr="00437AE2" w:rsidRDefault="00ED5D4E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7AE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69E51" w14:textId="436C0702" w:rsidR="00967543" w:rsidRPr="00437AE2" w:rsidRDefault="00B607A0" w:rsidP="00B438B6">
            <w:pPr>
              <w:snapToGrid w:val="0"/>
              <w:spacing w:after="0" w:line="240" w:lineRule="auto"/>
              <w:rPr>
                <w:lang w:val="fr-FR"/>
              </w:rPr>
            </w:pPr>
            <w:hyperlink r:id="rId21" w:history="1">
              <w:r w:rsidR="00157AEF" w:rsidRPr="00437AE2">
                <w:rPr>
                  <w:rStyle w:val="Hyperlink"/>
                  <w:rFonts w:cs="Arial"/>
                  <w:color w:val="auto"/>
                  <w:lang w:val="fr-FR"/>
                </w:rPr>
                <w:t>S1-250266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3429A6" w14:textId="77777777" w:rsidR="00967543" w:rsidRPr="00437AE2" w:rsidRDefault="00967543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437AE2">
              <w:rPr>
                <w:lang w:val="fr-FR"/>
              </w:rPr>
              <w:t>T-Mobile USA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E7CD5" w14:textId="77777777" w:rsidR="00967543" w:rsidRPr="00437AE2" w:rsidRDefault="00967543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437AE2">
              <w:rPr>
                <w:lang w:val="fr-FR"/>
              </w:rPr>
              <w:t xml:space="preserve">Discussion Paper on </w:t>
            </w:r>
            <w:proofErr w:type="spellStart"/>
            <w:r w:rsidRPr="00437AE2">
              <w:rPr>
                <w:lang w:val="fr-FR"/>
              </w:rPr>
              <w:t>Legacy</w:t>
            </w:r>
            <w:proofErr w:type="spellEnd"/>
            <w:r w:rsidRPr="00437AE2">
              <w:rPr>
                <w:lang w:val="fr-FR"/>
              </w:rPr>
              <w:t xml:space="preserve">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779B59" w14:textId="6FFCFB6C" w:rsidR="00967543" w:rsidRPr="00437AE2" w:rsidRDefault="00437AE2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37AE2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8F6001" w14:textId="77777777" w:rsidR="00967543" w:rsidRPr="00437AE2" w:rsidRDefault="00967543" w:rsidP="00B438B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37AE2">
              <w:rPr>
                <w:rFonts w:eastAsia="Arial Unicode MS" w:cs="Arial"/>
                <w:szCs w:val="18"/>
                <w:lang w:val="de-DE" w:eastAsia="ar-SA"/>
              </w:rPr>
              <w:t>DP</w:t>
            </w:r>
          </w:p>
        </w:tc>
      </w:tr>
      <w:tr w:rsidR="00ED5D4E" w:rsidRPr="002B5B90" w14:paraId="2B04C9EF" w14:textId="77777777" w:rsidTr="00BC231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1FF1C" w14:textId="576AAD82" w:rsidR="00ED5D4E" w:rsidRPr="00BC231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C231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493A9" w14:textId="2FF6395B" w:rsidR="00ED5D4E" w:rsidRPr="00BC231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22" w:history="1">
              <w:r w:rsidR="00157AEF" w:rsidRPr="00BC2319">
                <w:rPr>
                  <w:rStyle w:val="Hyperlink"/>
                  <w:rFonts w:cs="Arial"/>
                  <w:color w:val="auto"/>
                  <w:lang w:val="fr-FR"/>
                </w:rPr>
                <w:t>S1-250137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31A6F7" w14:textId="160ECFAC" w:rsidR="00ED5D4E" w:rsidRPr="00BC23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C2319">
              <w:rPr>
                <w:lang w:val="fr-FR"/>
              </w:rPr>
              <w:t xml:space="preserve">SHARP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F3323" w14:textId="77777777" w:rsidR="00ED5D4E" w:rsidRPr="00BC231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BC2319">
              <w:rPr>
                <w:lang w:val="fr-FR"/>
              </w:rPr>
              <w:t>Considerations</w:t>
            </w:r>
            <w:proofErr w:type="spellEnd"/>
            <w:r w:rsidRPr="00BC2319">
              <w:rPr>
                <w:lang w:val="fr-FR"/>
              </w:rPr>
              <w:t xml:space="preserve"> on a </w:t>
            </w:r>
            <w:proofErr w:type="spellStart"/>
            <w:r w:rsidRPr="00BC2319">
              <w:rPr>
                <w:lang w:val="fr-FR"/>
              </w:rPr>
              <w:t>working</w:t>
            </w:r>
            <w:proofErr w:type="spellEnd"/>
            <w:r w:rsidRPr="00BC2319">
              <w:rPr>
                <w:lang w:val="fr-FR"/>
              </w:rPr>
              <w:t xml:space="preserve"> process for </w:t>
            </w:r>
            <w:proofErr w:type="spellStart"/>
            <w:r w:rsidRPr="00BC2319">
              <w:rPr>
                <w:lang w:val="fr-FR"/>
              </w:rPr>
              <w:t>identifying</w:t>
            </w:r>
            <w:proofErr w:type="spellEnd"/>
            <w:r w:rsidRPr="00BC2319">
              <w:rPr>
                <w:lang w:val="fr-FR"/>
              </w:rPr>
              <w:t xml:space="preserve"> </w:t>
            </w:r>
            <w:proofErr w:type="spellStart"/>
            <w:r w:rsidRPr="00BC2319">
              <w:rPr>
                <w:lang w:val="fr-FR"/>
              </w:rPr>
              <w:t>legacy</w:t>
            </w:r>
            <w:proofErr w:type="spellEnd"/>
            <w:r w:rsidRPr="00BC2319">
              <w:rPr>
                <w:lang w:val="fr-FR"/>
              </w:rPr>
              <w:t xml:space="preserve"> services in the first release </w:t>
            </w:r>
            <w:proofErr w:type="gramStart"/>
            <w:r w:rsidRPr="00BC2319">
              <w:rPr>
                <w:lang w:val="fr-FR"/>
              </w:rPr>
              <w:t>of  6</w:t>
            </w:r>
            <w:proofErr w:type="gramEnd"/>
            <w:r w:rsidRPr="00BC2319">
              <w:rPr>
                <w:lang w:val="fr-FR"/>
              </w:rPr>
              <w:t>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9A4A6" w14:textId="26D44FC4" w:rsidR="00ED5D4E" w:rsidRPr="00BC2319" w:rsidRDefault="00BC231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C2319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E5377" w14:textId="77777777" w:rsidR="00ED5D4E" w:rsidRPr="00BC231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C2319">
              <w:rPr>
                <w:rFonts w:eastAsia="Arial Unicode MS" w:cs="Arial"/>
                <w:szCs w:val="18"/>
                <w:lang w:val="de-DE" w:eastAsia="ar-SA"/>
              </w:rPr>
              <w:t>DP</w:t>
            </w:r>
          </w:p>
        </w:tc>
      </w:tr>
      <w:tr w:rsidR="00ED5D4E" w:rsidRPr="002B5B90" w14:paraId="546CC4BA" w14:textId="77777777" w:rsidTr="003C74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39729" w14:textId="328F3BC7" w:rsidR="00ED5D4E" w:rsidRPr="000A2EB4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A2EB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AE8B7" w14:textId="1D926B15" w:rsidR="00ED5D4E" w:rsidRPr="000A2EB4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23" w:history="1">
              <w:r w:rsidR="00157AEF" w:rsidRPr="000A2EB4">
                <w:rPr>
                  <w:rStyle w:val="Hyperlink"/>
                  <w:rFonts w:cs="Arial"/>
                  <w:color w:val="auto"/>
                  <w:lang w:val="fr-FR"/>
                </w:rPr>
                <w:t>S1-250048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EB92E" w14:textId="77777777" w:rsidR="00ED5D4E" w:rsidRPr="000A2EB4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A2EB4">
              <w:rPr>
                <w:lang w:val="fr-FR"/>
              </w:rPr>
              <w:t>T-Mobile USA Inc., Verizon Wireless,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E2E78F" w14:textId="77777777" w:rsidR="00ED5D4E" w:rsidRPr="000A2EB4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0A2EB4">
              <w:rPr>
                <w:lang w:val="fr-FR"/>
              </w:rPr>
              <w:t>Regulatory</w:t>
            </w:r>
            <w:proofErr w:type="spellEnd"/>
            <w:r w:rsidRPr="000A2EB4">
              <w:rPr>
                <w:lang w:val="fr-FR"/>
              </w:rPr>
              <w:t xml:space="preserve"> and </w:t>
            </w:r>
            <w:proofErr w:type="spellStart"/>
            <w:r w:rsidRPr="000A2EB4">
              <w:rPr>
                <w:lang w:val="fr-FR"/>
              </w:rPr>
              <w:t>Government</w:t>
            </w:r>
            <w:proofErr w:type="spellEnd"/>
            <w:r w:rsidRPr="000A2EB4">
              <w:rPr>
                <w:lang w:val="fr-FR"/>
              </w:rPr>
              <w:t xml:space="preserve"> Service </w:t>
            </w:r>
            <w:proofErr w:type="spellStart"/>
            <w:r w:rsidRPr="000A2EB4">
              <w:rPr>
                <w:lang w:val="fr-FR"/>
              </w:rPr>
              <w:t>Requirements</w:t>
            </w:r>
            <w:proofErr w:type="spellEnd"/>
            <w:r w:rsidRPr="000A2EB4">
              <w:rPr>
                <w:lang w:val="fr-FR"/>
              </w:rPr>
              <w:t xml:space="preserve">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DA4E96" w14:textId="55FA346C" w:rsidR="00ED5D4E" w:rsidRPr="000A2EB4" w:rsidRDefault="000A2EB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A2EB4">
              <w:rPr>
                <w:rFonts w:eastAsia="Times New Roman" w:cs="Arial"/>
                <w:szCs w:val="18"/>
                <w:lang w:val="de-DE" w:eastAsia="ar-SA"/>
              </w:rPr>
              <w:t>Revised to S1-250503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05B139" w14:textId="77777777" w:rsidR="00ED5D4E" w:rsidRPr="000A2EB4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A2EB4">
              <w:rPr>
                <w:rFonts w:eastAsia="Arial Unicode MS" w:cs="Arial"/>
                <w:szCs w:val="18"/>
                <w:lang w:val="de-DE" w:eastAsia="ar-SA"/>
              </w:rPr>
              <w:t>Reg/Gov</w:t>
            </w:r>
          </w:p>
        </w:tc>
      </w:tr>
      <w:tr w:rsidR="000A2EB4" w:rsidRPr="002B5B90" w14:paraId="5C022242" w14:textId="77777777" w:rsidTr="003C74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2D35A" w14:textId="369EBC90" w:rsidR="000A2EB4" w:rsidRPr="003C74B9" w:rsidRDefault="000A2EB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C74B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3107D" w14:textId="2E3929B9" w:rsidR="000A2EB4" w:rsidRPr="003C74B9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24" w:history="1">
              <w:r w:rsidR="000A2EB4" w:rsidRPr="003C74B9">
                <w:rPr>
                  <w:rStyle w:val="Hyperlink"/>
                  <w:rFonts w:cs="Arial"/>
                  <w:color w:val="auto"/>
                  <w:lang w:val="fr-FR"/>
                </w:rPr>
                <w:t>S1-250503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8C81B8" w14:textId="03E14078" w:rsidR="000A2EB4" w:rsidRPr="003C74B9" w:rsidRDefault="000A2EB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C74B9">
              <w:rPr>
                <w:lang w:val="fr-FR"/>
              </w:rPr>
              <w:t>T-Mobile USA Inc., Verizon Wireless,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5968DB" w14:textId="7372ED7E" w:rsidR="000A2EB4" w:rsidRPr="003C74B9" w:rsidRDefault="000A2EB4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3C74B9">
              <w:rPr>
                <w:lang w:val="fr-FR"/>
              </w:rPr>
              <w:t>Regulatory</w:t>
            </w:r>
            <w:proofErr w:type="spellEnd"/>
            <w:r w:rsidRPr="003C74B9">
              <w:rPr>
                <w:lang w:val="fr-FR"/>
              </w:rPr>
              <w:t xml:space="preserve"> and </w:t>
            </w:r>
            <w:proofErr w:type="spellStart"/>
            <w:r w:rsidRPr="003C74B9">
              <w:rPr>
                <w:lang w:val="fr-FR"/>
              </w:rPr>
              <w:t>Government</w:t>
            </w:r>
            <w:proofErr w:type="spellEnd"/>
            <w:r w:rsidRPr="003C74B9">
              <w:rPr>
                <w:lang w:val="fr-FR"/>
              </w:rPr>
              <w:t xml:space="preserve"> Service </w:t>
            </w:r>
            <w:proofErr w:type="spellStart"/>
            <w:r w:rsidRPr="003C74B9">
              <w:rPr>
                <w:lang w:val="fr-FR"/>
              </w:rPr>
              <w:t>Requirements</w:t>
            </w:r>
            <w:proofErr w:type="spellEnd"/>
            <w:r w:rsidRPr="003C74B9">
              <w:rPr>
                <w:lang w:val="fr-FR"/>
              </w:rPr>
              <w:t xml:space="preserve">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85A86" w14:textId="69746CBC" w:rsidR="000A2EB4" w:rsidRPr="003C74B9" w:rsidRDefault="003C74B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</w:t>
            </w:r>
            <w:r w:rsidRPr="003C74B9">
              <w:rPr>
                <w:rFonts w:eastAsia="Times New Roman" w:cs="Arial"/>
                <w:szCs w:val="18"/>
                <w:lang w:val="de-DE" w:eastAsia="ar-SA"/>
              </w:rPr>
              <w:t>d</w:t>
            </w:r>
            <w:r>
              <w:rPr>
                <w:rFonts w:eastAsia="Times New Roman" w:cs="Arial"/>
                <w:szCs w:val="18"/>
                <w:lang w:val="de-DE" w:eastAsia="ar-SA"/>
              </w:rPr>
              <w:t xml:space="preserve"> into 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A3D859" w14:textId="3054E2D7" w:rsidR="000A2EB4" w:rsidRPr="003C74B9" w:rsidRDefault="000A2EB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74B9">
              <w:rPr>
                <w:rFonts w:eastAsia="Arial Unicode MS" w:cs="Arial"/>
                <w:i/>
                <w:szCs w:val="18"/>
                <w:lang w:val="de-DE" w:eastAsia="ar-SA"/>
              </w:rPr>
              <w:t>Reg/Gov</w:t>
            </w:r>
          </w:p>
          <w:p w14:paraId="3B558CAA" w14:textId="083EFED0" w:rsidR="000A2EB4" w:rsidRPr="003C74B9" w:rsidRDefault="000A2EB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C74B9">
              <w:rPr>
                <w:rFonts w:eastAsia="Arial Unicode MS" w:cs="Arial"/>
                <w:szCs w:val="18"/>
                <w:lang w:val="de-DE" w:eastAsia="ar-SA"/>
              </w:rPr>
              <w:t>Revision of S1-250048.</w:t>
            </w:r>
          </w:p>
        </w:tc>
      </w:tr>
      <w:tr w:rsidR="00ED5D4E" w:rsidRPr="002B5B90" w14:paraId="1BA84D1A" w14:textId="77777777" w:rsidTr="006E4C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C3F87F" w14:textId="3BF51C2E" w:rsidR="00ED5D4E" w:rsidRPr="006E4C2B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E4C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113AD" w14:textId="73F8F54A" w:rsidR="00ED5D4E" w:rsidRPr="006E4C2B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25" w:history="1">
              <w:r w:rsidR="00157AEF" w:rsidRPr="006E4C2B">
                <w:rPr>
                  <w:rStyle w:val="Hyperlink"/>
                  <w:rFonts w:cs="Arial"/>
                  <w:color w:val="auto"/>
                  <w:lang w:val="fr-FR"/>
                </w:rPr>
                <w:t>S1-250099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CB149" w14:textId="77777777" w:rsidR="00ED5D4E" w:rsidRPr="006E4C2B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E4C2B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A0468" w14:textId="77777777" w:rsidR="00ED5D4E" w:rsidRPr="006E4C2B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E4C2B">
              <w:rPr>
                <w:lang w:val="fr-FR"/>
              </w:rPr>
              <w:t>Continued</w:t>
            </w:r>
            <w:proofErr w:type="spellEnd"/>
            <w:r w:rsidRPr="006E4C2B">
              <w:rPr>
                <w:lang w:val="fr-FR"/>
              </w:rPr>
              <w:t xml:space="preserve"> support for </w:t>
            </w:r>
            <w:proofErr w:type="spellStart"/>
            <w:r w:rsidRPr="006E4C2B">
              <w:rPr>
                <w:lang w:val="fr-FR"/>
              </w:rPr>
              <w:t>regulatory-related</w:t>
            </w:r>
            <w:proofErr w:type="spellEnd"/>
            <w:r w:rsidRPr="006E4C2B">
              <w:rPr>
                <w:lang w:val="fr-FR"/>
              </w:rPr>
              <w:t xml:space="preserve">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7B6D0" w14:textId="073E5A19" w:rsidR="00ED5D4E" w:rsidRPr="006E4C2B" w:rsidRDefault="006E4C2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2D29C5" w14:textId="77777777" w:rsidR="00ED5D4E" w:rsidRPr="006E4C2B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E4C2B">
              <w:rPr>
                <w:rFonts w:eastAsia="Arial Unicode MS" w:cs="Arial"/>
                <w:szCs w:val="18"/>
                <w:lang w:val="de-DE" w:eastAsia="ar-SA"/>
              </w:rPr>
              <w:t>Reg/Gov</w:t>
            </w:r>
          </w:p>
        </w:tc>
      </w:tr>
      <w:tr w:rsidR="00ED5D4E" w:rsidRPr="002B5B90" w14:paraId="660BDD0A" w14:textId="77777777" w:rsidTr="007835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28C87" w14:textId="4546F736" w:rsidR="00ED5D4E" w:rsidRPr="00EB6CE7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B6C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F5E5B8" w14:textId="17FD1E14" w:rsidR="00ED5D4E" w:rsidRPr="00EB6CE7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26" w:history="1">
              <w:r w:rsidR="00157AEF" w:rsidRPr="00EB6CE7">
                <w:rPr>
                  <w:rStyle w:val="Hyperlink"/>
                  <w:rFonts w:cs="Arial"/>
                  <w:color w:val="auto"/>
                  <w:lang w:val="fr-FR"/>
                </w:rPr>
                <w:t>S1-250025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A930C" w14:textId="77777777" w:rsidR="00ED5D4E" w:rsidRPr="00EB6CE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EB6CE7">
              <w:rPr>
                <w:lang w:val="fr-FR"/>
              </w:rPr>
              <w:t>FirstNet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67E69C" w14:textId="77777777" w:rsidR="00ED5D4E" w:rsidRPr="00EB6CE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B6CE7">
              <w:rPr>
                <w:lang w:val="fr-FR"/>
              </w:rPr>
              <w:t xml:space="preserve">Pseudo-CR on mission </w:t>
            </w:r>
            <w:proofErr w:type="spellStart"/>
            <w:r w:rsidRPr="00EB6CE7">
              <w:rPr>
                <w:lang w:val="fr-FR"/>
              </w:rPr>
              <w:t>critical</w:t>
            </w:r>
            <w:proofErr w:type="spellEnd"/>
            <w:r w:rsidRPr="00EB6CE7">
              <w:rPr>
                <w:lang w:val="fr-FR"/>
              </w:rPr>
              <w:t xml:space="preserve"> support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6D1CD" w14:textId="3F5E8E49" w:rsidR="00ED5D4E" w:rsidRPr="00EB6CE7" w:rsidRDefault="00EB6CE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B6CE7">
              <w:rPr>
                <w:rFonts w:eastAsia="Times New Roman" w:cs="Arial"/>
                <w:szCs w:val="18"/>
                <w:lang w:val="de-DE" w:eastAsia="ar-SA"/>
              </w:rPr>
              <w:t>Revised to S1-250504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B8B4E" w14:textId="77777777" w:rsidR="00ED5D4E" w:rsidRPr="00EB6CE7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B6CE7">
              <w:rPr>
                <w:rFonts w:eastAsia="Arial Unicode MS" w:cs="Arial"/>
                <w:szCs w:val="18"/>
                <w:lang w:val="de-DE" w:eastAsia="ar-SA"/>
              </w:rPr>
              <w:t>Reg/Gov</w:t>
            </w:r>
          </w:p>
        </w:tc>
      </w:tr>
      <w:tr w:rsidR="00EB6CE7" w:rsidRPr="002B5B90" w14:paraId="70F7CA66" w14:textId="77777777" w:rsidTr="007835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2DB01" w14:textId="7A03C6D6" w:rsidR="00EB6CE7" w:rsidRPr="00783500" w:rsidRDefault="00EB6CE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35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187893" w14:textId="2D5DD270" w:rsidR="00EB6CE7" w:rsidRPr="00783500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27" w:history="1">
              <w:r w:rsidR="00EB6CE7" w:rsidRPr="00783500">
                <w:rPr>
                  <w:rStyle w:val="Hyperlink"/>
                  <w:rFonts w:cs="Arial"/>
                  <w:color w:val="auto"/>
                  <w:lang w:val="fr-FR"/>
                </w:rPr>
                <w:t>S1-250504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6769F" w14:textId="7CA6F9F7" w:rsidR="00EB6CE7" w:rsidRPr="00783500" w:rsidRDefault="00EB6CE7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783500">
              <w:rPr>
                <w:lang w:val="fr-FR"/>
              </w:rPr>
              <w:t>FirstNet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175B9" w14:textId="2CD07D21" w:rsidR="00EB6CE7" w:rsidRPr="00783500" w:rsidRDefault="00EB6CE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783500">
              <w:rPr>
                <w:lang w:val="fr-FR"/>
              </w:rPr>
              <w:t xml:space="preserve">Pseudo-CR on mission </w:t>
            </w:r>
            <w:proofErr w:type="spellStart"/>
            <w:r w:rsidRPr="00783500">
              <w:rPr>
                <w:lang w:val="fr-FR"/>
              </w:rPr>
              <w:t>critical</w:t>
            </w:r>
            <w:proofErr w:type="spellEnd"/>
            <w:r w:rsidRPr="00783500">
              <w:rPr>
                <w:lang w:val="fr-FR"/>
              </w:rPr>
              <w:t xml:space="preserve"> support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5E0A61" w14:textId="3F683DF5" w:rsidR="00EB6CE7" w:rsidRPr="00783500" w:rsidRDefault="0078350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</w:t>
            </w:r>
            <w:r w:rsidRPr="003C74B9">
              <w:rPr>
                <w:rFonts w:eastAsia="Times New Roman" w:cs="Arial"/>
                <w:szCs w:val="18"/>
                <w:lang w:val="de-DE" w:eastAsia="ar-SA"/>
              </w:rPr>
              <w:t>d</w:t>
            </w:r>
            <w:r>
              <w:rPr>
                <w:rFonts w:eastAsia="Times New Roman" w:cs="Arial"/>
                <w:szCs w:val="18"/>
                <w:lang w:val="de-DE" w:eastAsia="ar-SA"/>
              </w:rPr>
              <w:t xml:space="preserve"> into 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77D97" w14:textId="48E2B544" w:rsidR="00EB6CE7" w:rsidRPr="00783500" w:rsidRDefault="00EB6CE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83500">
              <w:rPr>
                <w:rFonts w:eastAsia="Arial Unicode MS" w:cs="Arial"/>
                <w:i/>
                <w:szCs w:val="18"/>
                <w:lang w:val="de-DE" w:eastAsia="ar-SA"/>
              </w:rPr>
              <w:t>Reg/Gov</w:t>
            </w:r>
          </w:p>
          <w:p w14:paraId="13C112B8" w14:textId="7DEFEA96" w:rsidR="00EB6CE7" w:rsidRPr="00783500" w:rsidRDefault="00EB6CE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83500">
              <w:rPr>
                <w:rFonts w:eastAsia="Arial Unicode MS" w:cs="Arial"/>
                <w:szCs w:val="18"/>
                <w:lang w:val="de-DE" w:eastAsia="ar-SA"/>
              </w:rPr>
              <w:t>Revision of S1-250025.</w:t>
            </w:r>
          </w:p>
        </w:tc>
      </w:tr>
      <w:tr w:rsidR="00ED5D4E" w:rsidRPr="002B5B90" w14:paraId="06CD57F7" w14:textId="77777777" w:rsidTr="007835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934B2" w14:textId="225BB61B" w:rsidR="00ED5D4E" w:rsidRPr="00E41130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411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763D5" w14:textId="604CCEAF" w:rsidR="00ED5D4E" w:rsidRPr="00E41130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28" w:history="1">
              <w:r w:rsidR="00157AEF" w:rsidRPr="00E41130">
                <w:rPr>
                  <w:rStyle w:val="Hyperlink"/>
                  <w:rFonts w:cs="Arial"/>
                  <w:color w:val="auto"/>
                  <w:lang w:val="fr-FR"/>
                </w:rPr>
                <w:t>S1-250251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DD40C" w14:textId="77777777" w:rsidR="00ED5D4E" w:rsidRPr="00E41130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41130">
              <w:rPr>
                <w:lang w:val="fr-FR"/>
              </w:rPr>
              <w:t>CBN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C98F7" w14:textId="77777777" w:rsidR="00ED5D4E" w:rsidRPr="00E41130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E41130">
              <w:rPr>
                <w:lang w:val="fr-FR"/>
              </w:rPr>
              <w:t>pCR</w:t>
            </w:r>
            <w:proofErr w:type="spellEnd"/>
            <w:proofErr w:type="gramEnd"/>
            <w:r w:rsidRPr="00E41130">
              <w:rPr>
                <w:lang w:val="fr-FR"/>
              </w:rPr>
              <w:t xml:space="preserve"> on 6G broadcast </w:t>
            </w:r>
            <w:proofErr w:type="spellStart"/>
            <w:r w:rsidRPr="00E41130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C515F2" w14:textId="4D30D3F4" w:rsidR="00ED5D4E" w:rsidRPr="00E41130" w:rsidRDefault="00E4113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41130">
              <w:rPr>
                <w:rFonts w:eastAsia="Times New Roman" w:cs="Arial"/>
                <w:szCs w:val="18"/>
                <w:lang w:val="de-DE" w:eastAsia="ar-SA"/>
              </w:rPr>
              <w:t>Revised to S1-250505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E7B310" w14:textId="77777777" w:rsidR="00ED5D4E" w:rsidRPr="00E41130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41130">
              <w:rPr>
                <w:rFonts w:eastAsia="Arial Unicode MS" w:cs="Arial"/>
                <w:szCs w:val="18"/>
                <w:lang w:val="de-DE" w:eastAsia="ar-SA"/>
              </w:rPr>
              <w:t>MBMS</w:t>
            </w:r>
          </w:p>
        </w:tc>
      </w:tr>
      <w:tr w:rsidR="00E41130" w:rsidRPr="002B5B90" w14:paraId="2332162D" w14:textId="77777777" w:rsidTr="007835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469E81" w14:textId="6A98F321" w:rsidR="00E41130" w:rsidRPr="00783500" w:rsidRDefault="00E4113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35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B82B9" w14:textId="0C70A6A0" w:rsidR="00E41130" w:rsidRPr="00783500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29" w:history="1">
              <w:r w:rsidR="00E41130" w:rsidRPr="00783500">
                <w:rPr>
                  <w:rStyle w:val="Hyperlink"/>
                  <w:rFonts w:cs="Arial"/>
                  <w:color w:val="auto"/>
                  <w:lang w:val="fr-FR"/>
                </w:rPr>
                <w:t>S1-250505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2AE1A" w14:textId="5E4E1863" w:rsidR="00E41130" w:rsidRPr="00783500" w:rsidRDefault="00E41130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783500">
              <w:rPr>
                <w:lang w:val="fr-FR"/>
              </w:rPr>
              <w:t>CBN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DEC72" w14:textId="750A743D" w:rsidR="00E41130" w:rsidRPr="00783500" w:rsidRDefault="00E41130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783500">
              <w:rPr>
                <w:lang w:val="fr-FR"/>
              </w:rPr>
              <w:t>pCR</w:t>
            </w:r>
            <w:proofErr w:type="spellEnd"/>
            <w:proofErr w:type="gramEnd"/>
            <w:r w:rsidRPr="00783500">
              <w:rPr>
                <w:lang w:val="fr-FR"/>
              </w:rPr>
              <w:t xml:space="preserve"> on 6G broadcast </w:t>
            </w:r>
            <w:proofErr w:type="spellStart"/>
            <w:r w:rsidRPr="00783500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49273" w14:textId="65E3FD45" w:rsidR="00E41130" w:rsidRPr="00783500" w:rsidRDefault="0078350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</w:t>
            </w:r>
            <w:r w:rsidRPr="003C74B9">
              <w:rPr>
                <w:rFonts w:eastAsia="Times New Roman" w:cs="Arial"/>
                <w:szCs w:val="18"/>
                <w:lang w:val="de-DE" w:eastAsia="ar-SA"/>
              </w:rPr>
              <w:t>d</w:t>
            </w:r>
            <w:r>
              <w:rPr>
                <w:rFonts w:eastAsia="Times New Roman" w:cs="Arial"/>
                <w:szCs w:val="18"/>
                <w:lang w:val="de-DE" w:eastAsia="ar-SA"/>
              </w:rPr>
              <w:t xml:space="preserve"> into 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3A5592" w14:textId="40C62B2E" w:rsidR="00E41130" w:rsidRPr="00783500" w:rsidRDefault="00E41130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83500">
              <w:rPr>
                <w:rFonts w:eastAsia="Arial Unicode MS" w:cs="Arial"/>
                <w:i/>
                <w:szCs w:val="18"/>
                <w:lang w:val="de-DE" w:eastAsia="ar-SA"/>
              </w:rPr>
              <w:t>MBMS</w:t>
            </w:r>
          </w:p>
          <w:p w14:paraId="76833917" w14:textId="08B41946" w:rsidR="00E41130" w:rsidRPr="00783500" w:rsidRDefault="00E41130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83500">
              <w:rPr>
                <w:rFonts w:eastAsia="Arial Unicode MS" w:cs="Arial"/>
                <w:szCs w:val="18"/>
                <w:lang w:val="de-DE" w:eastAsia="ar-SA"/>
              </w:rPr>
              <w:t>Revision of S1-250251.</w:t>
            </w:r>
          </w:p>
        </w:tc>
      </w:tr>
      <w:tr w:rsidR="00ED5D4E" w:rsidRPr="002B5B90" w14:paraId="0F398B58" w14:textId="77777777" w:rsidTr="005F77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B44878" w14:textId="3365EA9F" w:rsidR="00ED5D4E" w:rsidRPr="005F77A1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77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4CDDBD" w14:textId="4AC876D1" w:rsidR="00ED5D4E" w:rsidRPr="005F77A1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30" w:history="1">
              <w:r w:rsidR="00157AEF" w:rsidRPr="005F77A1">
                <w:rPr>
                  <w:rStyle w:val="Hyperlink"/>
                  <w:rFonts w:cs="Arial"/>
                  <w:color w:val="auto"/>
                  <w:lang w:val="fr-FR"/>
                </w:rPr>
                <w:t>S1-250124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373B3" w14:textId="77777777" w:rsidR="00ED5D4E" w:rsidRPr="005F77A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F77A1">
              <w:rPr>
                <w:lang w:val="fr-FR"/>
              </w:rPr>
              <w:t>ZTE Corporation, China Telecom,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DA8447" w14:textId="77777777" w:rsidR="00ED5D4E" w:rsidRPr="005F77A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5F77A1">
              <w:rPr>
                <w:lang w:val="fr-FR"/>
              </w:rPr>
              <w:t>Proposal</w:t>
            </w:r>
            <w:proofErr w:type="spellEnd"/>
            <w:r w:rsidRPr="005F77A1">
              <w:rPr>
                <w:lang w:val="fr-FR"/>
              </w:rPr>
              <w:t xml:space="preserve"> for </w:t>
            </w:r>
            <w:proofErr w:type="spellStart"/>
            <w:r w:rsidRPr="005F77A1">
              <w:rPr>
                <w:lang w:val="fr-FR"/>
              </w:rPr>
              <w:t>supporting</w:t>
            </w:r>
            <w:proofErr w:type="spellEnd"/>
            <w:r w:rsidRPr="005F77A1">
              <w:rPr>
                <w:lang w:val="fr-FR"/>
              </w:rPr>
              <w:t xml:space="preserve"> </w:t>
            </w:r>
            <w:proofErr w:type="spellStart"/>
            <w:r w:rsidRPr="005F77A1">
              <w:rPr>
                <w:lang w:val="fr-FR"/>
              </w:rPr>
              <w:t>legacy</w:t>
            </w:r>
            <w:proofErr w:type="spellEnd"/>
            <w:r w:rsidRPr="005F77A1">
              <w:rPr>
                <w:lang w:val="fr-FR"/>
              </w:rPr>
              <w:t xml:space="preserve"> service aspects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16100" w14:textId="3F260812" w:rsidR="00ED5D4E" w:rsidRPr="005F77A1" w:rsidRDefault="005F77A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3023B" w14:textId="77777777" w:rsidR="00ED5D4E" w:rsidRPr="005F77A1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F77A1">
              <w:rPr>
                <w:rFonts w:eastAsia="Arial Unicode MS" w:cs="Arial"/>
                <w:szCs w:val="18"/>
                <w:lang w:val="de-DE" w:eastAsia="ar-SA"/>
              </w:rPr>
              <w:t>Proposed solution</w:t>
            </w:r>
          </w:p>
        </w:tc>
      </w:tr>
      <w:tr w:rsidR="00ED5D4E" w:rsidRPr="002B5B90" w14:paraId="2756BF98" w14:textId="77777777" w:rsidTr="005F77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376D4" w14:textId="67E6B42B" w:rsidR="00ED5D4E" w:rsidRPr="005F77A1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77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25DE8" w14:textId="65AC8C0A" w:rsidR="00ED5D4E" w:rsidRPr="005F77A1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31" w:history="1">
              <w:r w:rsidR="00157AEF" w:rsidRPr="005F77A1">
                <w:rPr>
                  <w:rStyle w:val="Hyperlink"/>
                  <w:rFonts w:cs="Arial"/>
                  <w:color w:val="auto"/>
                  <w:lang w:val="fr-FR"/>
                </w:rPr>
                <w:t>S1-250237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984A5" w14:textId="77777777" w:rsidR="00ED5D4E" w:rsidRPr="005F77A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F77A1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26F0D" w14:textId="77777777" w:rsidR="00ED5D4E" w:rsidRPr="005F77A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F77A1">
              <w:rPr>
                <w:lang w:val="fr-FR"/>
              </w:rPr>
              <w:t xml:space="preserve">Pseudo-CR on 6G </w:t>
            </w:r>
            <w:proofErr w:type="spellStart"/>
            <w:r w:rsidRPr="005F77A1">
              <w:rPr>
                <w:lang w:val="fr-FR"/>
              </w:rPr>
              <w:t>supported</w:t>
            </w:r>
            <w:proofErr w:type="spellEnd"/>
            <w:r w:rsidRPr="005F77A1">
              <w:rPr>
                <w:lang w:val="fr-FR"/>
              </w:rPr>
              <w:t xml:space="preserve">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B4001" w14:textId="2EBA65D8" w:rsidR="00ED5D4E" w:rsidRPr="005F77A1" w:rsidRDefault="005F77A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5350FC" w14:textId="77777777" w:rsidR="00ED5D4E" w:rsidRPr="005F77A1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F77A1">
              <w:rPr>
                <w:rFonts w:eastAsia="Arial Unicode MS" w:cs="Arial"/>
                <w:szCs w:val="18"/>
                <w:lang w:val="de-DE" w:eastAsia="ar-SA"/>
              </w:rPr>
              <w:t>Proposed solution</w:t>
            </w:r>
          </w:p>
        </w:tc>
      </w:tr>
      <w:tr w:rsidR="00ED5D4E" w:rsidRPr="002B5B90" w14:paraId="22164710" w14:textId="77777777" w:rsidTr="00326F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10136" w14:textId="189AD0BB" w:rsidR="00ED5D4E" w:rsidRPr="005F77A1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77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984A09" w14:textId="1F0A10E4" w:rsidR="00ED5D4E" w:rsidRPr="005F77A1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32" w:history="1">
              <w:r w:rsidR="00157AEF" w:rsidRPr="005F77A1">
                <w:rPr>
                  <w:rStyle w:val="Hyperlink"/>
                  <w:rFonts w:cs="Arial"/>
                  <w:color w:val="auto"/>
                  <w:lang w:val="fr-FR"/>
                </w:rPr>
                <w:t>S1-250033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D17CF" w14:textId="77777777" w:rsidR="00ED5D4E" w:rsidRPr="005F77A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F77A1">
              <w:rPr>
                <w:lang w:val="fr-FR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72031" w14:textId="77777777" w:rsidR="00ED5D4E" w:rsidRPr="005F77A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F77A1">
              <w:rPr>
                <w:lang w:val="fr-FR"/>
              </w:rPr>
              <w:t xml:space="preserve">On </w:t>
            </w:r>
            <w:proofErr w:type="spellStart"/>
            <w:r w:rsidRPr="005F77A1">
              <w:rPr>
                <w:lang w:val="fr-FR"/>
              </w:rPr>
              <w:t>Legacy</w:t>
            </w:r>
            <w:proofErr w:type="spellEnd"/>
            <w:r w:rsidRPr="005F77A1">
              <w:rPr>
                <w:lang w:val="fr-FR"/>
              </w:rPr>
              <w:t xml:space="preserve"> Services and </w:t>
            </w:r>
            <w:proofErr w:type="spellStart"/>
            <w:r w:rsidRPr="005F77A1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AAFED" w14:textId="3157C2A4" w:rsidR="00ED5D4E" w:rsidRPr="005F77A1" w:rsidRDefault="005F77A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F77A1">
              <w:rPr>
                <w:rFonts w:eastAsia="Times New Roman" w:cs="Arial"/>
                <w:szCs w:val="18"/>
                <w:lang w:val="de-DE" w:eastAsia="ar-SA"/>
              </w:rPr>
              <w:t>Revised to S1-250508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BDAD1" w14:textId="77777777" w:rsidR="00ED5D4E" w:rsidRPr="005F77A1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F77A1">
              <w:rPr>
                <w:rFonts w:eastAsia="Arial Unicode MS" w:cs="Arial"/>
                <w:szCs w:val="18"/>
                <w:lang w:val="de-DE" w:eastAsia="ar-SA"/>
              </w:rPr>
              <w:t>Proposed  solution</w:t>
            </w:r>
          </w:p>
        </w:tc>
      </w:tr>
      <w:tr w:rsidR="005F77A1" w:rsidRPr="002B5B90" w14:paraId="0DE260E2" w14:textId="77777777" w:rsidTr="00326F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E8C23" w14:textId="30F8F1E9" w:rsidR="005F77A1" w:rsidRPr="00326F26" w:rsidRDefault="005F77A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6F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2DCF3" w14:textId="5CFC8E94" w:rsidR="005F77A1" w:rsidRPr="00326F26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33" w:history="1">
              <w:r w:rsidR="005F77A1" w:rsidRPr="00326F26">
                <w:rPr>
                  <w:rStyle w:val="Hyperlink"/>
                  <w:rFonts w:cs="Arial"/>
                  <w:color w:val="auto"/>
                  <w:lang w:val="fr-FR"/>
                </w:rPr>
                <w:t>S1-250508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345FF" w14:textId="0F0B2B98" w:rsidR="005F77A1" w:rsidRPr="00326F26" w:rsidRDefault="005F77A1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26F26">
              <w:rPr>
                <w:lang w:val="fr-FR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11AE1" w14:textId="3A940E4E" w:rsidR="005F77A1" w:rsidRPr="00326F26" w:rsidRDefault="005F77A1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26F26">
              <w:rPr>
                <w:lang w:val="fr-FR"/>
              </w:rPr>
              <w:t xml:space="preserve">On </w:t>
            </w:r>
            <w:proofErr w:type="spellStart"/>
            <w:r w:rsidRPr="00326F26">
              <w:rPr>
                <w:lang w:val="fr-FR"/>
              </w:rPr>
              <w:t>Legacy</w:t>
            </w:r>
            <w:proofErr w:type="spellEnd"/>
            <w:r w:rsidRPr="00326F26">
              <w:rPr>
                <w:lang w:val="fr-FR"/>
              </w:rPr>
              <w:t xml:space="preserve"> Services and </w:t>
            </w:r>
            <w:proofErr w:type="spellStart"/>
            <w:r w:rsidRPr="00326F26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12260" w14:textId="4BF011E4" w:rsidR="005F77A1" w:rsidRPr="00326F26" w:rsidRDefault="00326F2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326F26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326F26">
              <w:rPr>
                <w:rFonts w:eastAsia="Times New Roman" w:cs="Arial"/>
                <w:szCs w:val="18"/>
                <w:lang w:val="fr-FR" w:eastAsia="ar-SA"/>
              </w:rPr>
              <w:t xml:space="preserve"> to S1-250540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EB0899" w14:textId="51A7A476" w:rsidR="005F77A1" w:rsidRPr="00326F26" w:rsidRDefault="005F77A1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26F26">
              <w:rPr>
                <w:rFonts w:eastAsia="Arial Unicode MS" w:cs="Arial"/>
                <w:i/>
                <w:szCs w:val="18"/>
                <w:lang w:val="de-DE" w:eastAsia="ar-SA"/>
              </w:rPr>
              <w:t>Proposed  solution</w:t>
            </w:r>
          </w:p>
          <w:p w14:paraId="06308170" w14:textId="596557ED" w:rsidR="005F77A1" w:rsidRPr="00326F26" w:rsidRDefault="005F77A1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26F26">
              <w:rPr>
                <w:rFonts w:eastAsia="Arial Unicode MS" w:cs="Arial"/>
                <w:szCs w:val="18"/>
                <w:lang w:val="de-DE" w:eastAsia="ar-SA"/>
              </w:rPr>
              <w:t>Revision of S1-250033.</w:t>
            </w:r>
          </w:p>
        </w:tc>
      </w:tr>
      <w:tr w:rsidR="00326F26" w:rsidRPr="002B5B90" w14:paraId="5E8385C2" w14:textId="77777777" w:rsidTr="00326F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7F52A" w14:textId="1DEF9722" w:rsidR="00326F26" w:rsidRPr="00326F26" w:rsidRDefault="00326F2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6F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07F9" w14:textId="2FAFB18A" w:rsidR="00326F26" w:rsidRPr="00326F26" w:rsidRDefault="00B607A0" w:rsidP="00ED5D4E">
            <w:pPr>
              <w:snapToGrid w:val="0"/>
              <w:spacing w:after="0" w:line="240" w:lineRule="auto"/>
            </w:pPr>
            <w:hyperlink r:id="rId34" w:history="1">
              <w:r w:rsidR="00326F26" w:rsidRPr="00326F26">
                <w:rPr>
                  <w:rStyle w:val="Hyperlink"/>
                  <w:rFonts w:cs="Arial"/>
                  <w:color w:val="auto"/>
                </w:rPr>
                <w:t>S1-250540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FD2BE" w14:textId="3F00795F" w:rsidR="00326F26" w:rsidRPr="00326F26" w:rsidRDefault="00326F26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26F26">
              <w:rPr>
                <w:lang w:val="fr-FR"/>
              </w:rPr>
              <w:t>Qualcomm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A375" w14:textId="103CF793" w:rsidR="00326F26" w:rsidRPr="00326F26" w:rsidRDefault="00326F26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26F26">
              <w:rPr>
                <w:lang w:val="fr-FR"/>
              </w:rPr>
              <w:t xml:space="preserve">On </w:t>
            </w:r>
            <w:proofErr w:type="spellStart"/>
            <w:r w:rsidRPr="00326F26">
              <w:rPr>
                <w:lang w:val="fr-FR"/>
              </w:rPr>
              <w:t>Legacy</w:t>
            </w:r>
            <w:proofErr w:type="spellEnd"/>
            <w:r w:rsidRPr="00326F26">
              <w:rPr>
                <w:lang w:val="fr-FR"/>
              </w:rPr>
              <w:t xml:space="preserve"> Services and </w:t>
            </w:r>
            <w:proofErr w:type="spellStart"/>
            <w:r w:rsidRPr="00326F26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F9094" w14:textId="77777777" w:rsidR="00326F26" w:rsidRPr="00326F26" w:rsidRDefault="00326F2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FEE6D" w14:textId="77777777" w:rsidR="00326F26" w:rsidRPr="00326F26" w:rsidRDefault="00326F26" w:rsidP="00326F26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326F26">
              <w:rPr>
                <w:rFonts w:eastAsia="Arial Unicode MS" w:cs="Arial"/>
                <w:i/>
                <w:szCs w:val="18"/>
                <w:lang w:val="de-DE" w:eastAsia="ar-SA"/>
              </w:rPr>
              <w:t>Proposed  solution</w:t>
            </w:r>
          </w:p>
          <w:p w14:paraId="21C83FE8" w14:textId="5D7AC2CF" w:rsidR="00326F26" w:rsidRPr="00326F26" w:rsidRDefault="00326F26" w:rsidP="00326F2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26F26">
              <w:rPr>
                <w:rFonts w:eastAsia="Arial Unicode MS" w:cs="Arial"/>
                <w:i/>
                <w:szCs w:val="18"/>
                <w:lang w:val="de-DE" w:eastAsia="ar-SA"/>
              </w:rPr>
              <w:t>Revision of S1-250033.</w:t>
            </w:r>
          </w:p>
          <w:p w14:paraId="48EA45C6" w14:textId="0B85A99A" w:rsidR="00326F26" w:rsidRPr="00326F26" w:rsidRDefault="00326F2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26F26">
              <w:rPr>
                <w:rFonts w:eastAsia="Arial Unicode MS" w:cs="Arial"/>
                <w:szCs w:val="18"/>
                <w:lang w:val="de-DE" w:eastAsia="ar-SA"/>
              </w:rPr>
              <w:t>Revision of S1-250508.</w:t>
            </w:r>
          </w:p>
        </w:tc>
      </w:tr>
      <w:tr w:rsidR="00ED5D4E" w:rsidRPr="002B5B90" w14:paraId="7B27AEC8" w14:textId="77777777" w:rsidTr="005F77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1010F" w14:textId="06465A1F" w:rsidR="00ED5D4E" w:rsidRPr="00B20B82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20B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828AE4" w14:textId="412E605B" w:rsidR="00ED5D4E" w:rsidRPr="00B20B82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35" w:history="1">
              <w:r w:rsidR="00157AEF" w:rsidRPr="00B20B82">
                <w:rPr>
                  <w:rStyle w:val="Hyperlink"/>
                  <w:rFonts w:cs="Arial"/>
                  <w:color w:val="auto"/>
                  <w:lang w:val="fr-FR"/>
                </w:rPr>
                <w:t>S1-250263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742FE" w14:textId="77777777" w:rsidR="00ED5D4E" w:rsidRPr="00B20B8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20B82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71CEE9" w14:textId="77777777" w:rsidR="00ED5D4E" w:rsidRPr="00B20B8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20B82">
              <w:rPr>
                <w:lang w:val="fr-FR"/>
              </w:rPr>
              <w:t xml:space="preserve">Support of </w:t>
            </w:r>
            <w:proofErr w:type="spellStart"/>
            <w:r w:rsidRPr="00B20B82">
              <w:rPr>
                <w:lang w:val="fr-FR"/>
              </w:rPr>
              <w:t>legacy</w:t>
            </w:r>
            <w:proofErr w:type="spellEnd"/>
            <w:r w:rsidRPr="00B20B82">
              <w:rPr>
                <w:lang w:val="fr-FR"/>
              </w:rPr>
              <w:t xml:space="preserve"> services and </w:t>
            </w:r>
            <w:proofErr w:type="spellStart"/>
            <w:r w:rsidRPr="00B20B82">
              <w:rPr>
                <w:lang w:val="fr-FR"/>
              </w:rPr>
              <w:t>capabilities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B82CF" w14:textId="08F27D61" w:rsidR="00ED5D4E" w:rsidRPr="00B20B82" w:rsidRDefault="00B20B8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20B82">
              <w:rPr>
                <w:rFonts w:eastAsia="Times New Roman" w:cs="Arial"/>
                <w:szCs w:val="18"/>
                <w:lang w:val="de-DE" w:eastAsia="ar-SA"/>
              </w:rPr>
              <w:t>Revised to S1-250339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60195" w14:textId="77777777" w:rsidR="00ED5D4E" w:rsidRPr="00B20B82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20B82">
              <w:rPr>
                <w:rFonts w:eastAsia="Arial Unicode MS" w:cs="Arial"/>
                <w:szCs w:val="18"/>
                <w:lang w:val="de-DE" w:eastAsia="ar-SA"/>
              </w:rPr>
              <w:t>Proposed solution</w:t>
            </w:r>
          </w:p>
        </w:tc>
      </w:tr>
      <w:tr w:rsidR="00B20B82" w:rsidRPr="002B5B90" w14:paraId="62C11498" w14:textId="77777777" w:rsidTr="005F77A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1100B" w14:textId="26194BF5" w:rsidR="00B20B82" w:rsidRPr="005F77A1" w:rsidRDefault="00B20B8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F77A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151DC" w14:textId="1D8CF737" w:rsidR="00B20B82" w:rsidRPr="005F77A1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36" w:history="1">
              <w:r w:rsidR="00B20B82" w:rsidRPr="005F77A1">
                <w:rPr>
                  <w:rStyle w:val="Hyperlink"/>
                  <w:rFonts w:cs="Arial"/>
                  <w:color w:val="auto"/>
                  <w:lang w:val="fr-FR"/>
                </w:rPr>
                <w:t>S1-250339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FE32EC" w14:textId="452600E2" w:rsidR="00B20B82" w:rsidRPr="005F77A1" w:rsidRDefault="00B20B82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F77A1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F464F3" w14:textId="5DFCC68D" w:rsidR="00B20B82" w:rsidRPr="005F77A1" w:rsidRDefault="00B20B82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F77A1">
              <w:rPr>
                <w:lang w:val="fr-FR"/>
              </w:rPr>
              <w:t xml:space="preserve">Support of </w:t>
            </w:r>
            <w:proofErr w:type="spellStart"/>
            <w:r w:rsidRPr="005F77A1">
              <w:rPr>
                <w:lang w:val="fr-FR"/>
              </w:rPr>
              <w:t>legacy</w:t>
            </w:r>
            <w:proofErr w:type="spellEnd"/>
            <w:r w:rsidRPr="005F77A1">
              <w:rPr>
                <w:lang w:val="fr-FR"/>
              </w:rPr>
              <w:t xml:space="preserve"> services and </w:t>
            </w:r>
            <w:proofErr w:type="spellStart"/>
            <w:r w:rsidRPr="005F77A1">
              <w:rPr>
                <w:lang w:val="fr-FR"/>
              </w:rPr>
              <w:t>capabilities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17041" w14:textId="5AA4605E" w:rsidR="00B20B82" w:rsidRPr="005F77A1" w:rsidRDefault="005F77A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C280E" w14:textId="43D5231D" w:rsidR="00B20B82" w:rsidRPr="005F77A1" w:rsidRDefault="00B20B8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F77A1">
              <w:rPr>
                <w:rFonts w:eastAsia="Arial Unicode MS" w:cs="Arial"/>
                <w:i/>
                <w:szCs w:val="18"/>
                <w:lang w:val="de-DE" w:eastAsia="ar-SA"/>
              </w:rPr>
              <w:t>Proposed solution</w:t>
            </w:r>
          </w:p>
          <w:p w14:paraId="32CC4D5F" w14:textId="3383CCFF" w:rsidR="00B20B82" w:rsidRPr="005F77A1" w:rsidRDefault="00B20B8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F77A1">
              <w:rPr>
                <w:rFonts w:eastAsia="Arial Unicode MS" w:cs="Arial"/>
                <w:szCs w:val="18"/>
                <w:lang w:val="de-DE" w:eastAsia="ar-SA"/>
              </w:rPr>
              <w:t>Revision of S1-250263.</w:t>
            </w:r>
          </w:p>
        </w:tc>
      </w:tr>
      <w:tr w:rsidR="00DC5334" w:rsidRPr="006E6FF4" w14:paraId="07EA49F9" w14:textId="77777777" w:rsidTr="0044355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AA0DA79" w14:textId="14598C60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Security and Privacy for 6G</w:t>
            </w:r>
          </w:p>
        </w:tc>
      </w:tr>
      <w:tr w:rsidR="00ED5D4E" w:rsidRPr="002B5B90" w14:paraId="0D64A17C" w14:textId="77777777" w:rsidTr="00EF010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E5B11" w14:textId="76F8C99B" w:rsidR="00ED5D4E" w:rsidRPr="00041D6C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6" w:name="_Hlk190513631"/>
            <w:proofErr w:type="spellStart"/>
            <w:r w:rsidRPr="00041D6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89217" w14:textId="5F716C81" w:rsidR="00ED5D4E" w:rsidRPr="00041D6C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37" w:history="1">
              <w:r w:rsidR="00157AEF">
                <w:rPr>
                  <w:rStyle w:val="Hyperlink"/>
                  <w:rFonts w:cs="Arial"/>
                  <w:lang w:val="fr-FR"/>
                </w:rPr>
                <w:t>S1-250065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939F3" w14:textId="16F8C33F" w:rsidR="00ED5D4E" w:rsidRPr="00041D6C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41D6C">
              <w:rPr>
                <w:lang w:val="fr-FR"/>
              </w:rPr>
              <w:t xml:space="preserve">Deutsche Telekom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E0DE97" w14:textId="77777777" w:rsidR="00ED5D4E" w:rsidRPr="00041D6C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41D6C">
              <w:rPr>
                <w:lang w:val="fr-FR"/>
              </w:rPr>
              <w:t xml:space="preserve">Pseudo-CR on Security </w:t>
            </w:r>
            <w:proofErr w:type="spellStart"/>
            <w:r w:rsidRPr="00041D6C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83359" w14:textId="09C968E5" w:rsidR="00ED5D4E" w:rsidRPr="00041D6C" w:rsidRDefault="00041D6C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41D6C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38" w:history="1">
              <w:r w:rsidR="00157AEF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S1-250329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6DE23" w14:textId="77777777" w:rsidR="00ED5D4E" w:rsidRPr="00041D6C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41D6C">
              <w:rPr>
                <w:rFonts w:eastAsia="Arial Unicode MS" w:cs="Arial"/>
                <w:szCs w:val="18"/>
                <w:lang w:val="de-DE" w:eastAsia="ar-SA"/>
              </w:rPr>
              <w:t>Revision of existing text general rqts</w:t>
            </w:r>
          </w:p>
        </w:tc>
      </w:tr>
      <w:tr w:rsidR="00041D6C" w:rsidRPr="002B5B90" w14:paraId="6103D6C4" w14:textId="77777777" w:rsidTr="00FF1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49FA6" w14:textId="354FA42C" w:rsidR="00041D6C" w:rsidRPr="00EF0101" w:rsidRDefault="00041D6C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010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D73EE" w14:textId="3D6E0022" w:rsidR="00041D6C" w:rsidRPr="00EF0101" w:rsidRDefault="00B607A0" w:rsidP="00ED5D4E">
            <w:pPr>
              <w:snapToGrid w:val="0"/>
              <w:spacing w:after="0" w:line="240" w:lineRule="auto"/>
            </w:pPr>
            <w:hyperlink r:id="rId39" w:history="1">
              <w:r w:rsidR="00157AEF" w:rsidRPr="00EF0101">
                <w:rPr>
                  <w:rStyle w:val="Hyperlink"/>
                  <w:rFonts w:cs="Arial"/>
                  <w:color w:val="auto"/>
                </w:rPr>
                <w:t>S1-250329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653606" w14:textId="69E1C6E6" w:rsidR="00041D6C" w:rsidRPr="00EF0101" w:rsidRDefault="00041D6C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F0101">
              <w:rPr>
                <w:lang w:val="fr-FR"/>
              </w:rPr>
              <w:t xml:space="preserve">Deutsche Telekom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D63F60" w14:textId="159847A4" w:rsidR="00041D6C" w:rsidRPr="00EF0101" w:rsidRDefault="00041D6C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F0101">
              <w:rPr>
                <w:lang w:val="fr-FR"/>
              </w:rPr>
              <w:t xml:space="preserve">Pseudo-CR on Security </w:t>
            </w:r>
            <w:proofErr w:type="spellStart"/>
            <w:r w:rsidRPr="00EF0101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A0C63" w14:textId="0CECC7C5" w:rsidR="00041D6C" w:rsidRPr="00EF0101" w:rsidRDefault="00EF010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F0101">
              <w:rPr>
                <w:rFonts w:eastAsia="Times New Roman" w:cs="Arial"/>
                <w:szCs w:val="18"/>
                <w:lang w:val="de-DE" w:eastAsia="ar-SA"/>
              </w:rPr>
              <w:t>Revised to S1-250509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FB235" w14:textId="75B6C413" w:rsidR="00041D6C" w:rsidRPr="00EF0101" w:rsidRDefault="00041D6C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0101">
              <w:rPr>
                <w:rFonts w:eastAsia="Arial Unicode MS" w:cs="Arial"/>
                <w:i/>
                <w:szCs w:val="18"/>
                <w:lang w:val="de-DE" w:eastAsia="ar-SA"/>
              </w:rPr>
              <w:t>Revision of existing text general rqts</w:t>
            </w:r>
          </w:p>
          <w:p w14:paraId="49C9E285" w14:textId="3D246697" w:rsidR="00041D6C" w:rsidRPr="00EF0101" w:rsidRDefault="00041D6C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0101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40" w:history="1">
              <w:r w:rsidR="00157AEF" w:rsidRPr="00EF0101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S1-250065</w:t>
              </w:r>
            </w:hyperlink>
            <w:r w:rsidRPr="00EF0101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EF0101" w:rsidRPr="002B5B90" w14:paraId="70BC69E6" w14:textId="77777777" w:rsidTr="00FF1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7B2DB3" w14:textId="0C5DA16C" w:rsidR="00EF0101" w:rsidRPr="00FF1CEB" w:rsidRDefault="00EF010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1C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95154C" w14:textId="05F62FE1" w:rsidR="00EF0101" w:rsidRPr="00FF1CEB" w:rsidRDefault="00B607A0" w:rsidP="00ED5D4E">
            <w:pPr>
              <w:snapToGrid w:val="0"/>
              <w:spacing w:after="0" w:line="240" w:lineRule="auto"/>
              <w:rPr>
                <w:rFonts w:cs="Arial"/>
              </w:rPr>
            </w:pPr>
            <w:hyperlink r:id="rId41" w:history="1">
              <w:r w:rsidR="00EF0101" w:rsidRPr="00FF1CEB">
                <w:rPr>
                  <w:rStyle w:val="Hyperlink"/>
                  <w:rFonts w:cs="Arial"/>
                  <w:color w:val="auto"/>
                </w:rPr>
                <w:t>S1-250509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F0CC1" w14:textId="7A5A9DAC" w:rsidR="00EF0101" w:rsidRPr="00FF1CEB" w:rsidRDefault="00EF0101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F1CEB">
              <w:rPr>
                <w:lang w:val="fr-FR"/>
              </w:rPr>
              <w:t xml:space="preserve">Deutsche Telekom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9239B" w14:textId="015FB671" w:rsidR="00EF0101" w:rsidRPr="00FF1CEB" w:rsidRDefault="00EF0101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F1CEB">
              <w:rPr>
                <w:lang w:val="fr-FR"/>
              </w:rPr>
              <w:t xml:space="preserve">Pseudo-CR on Security </w:t>
            </w:r>
            <w:proofErr w:type="spellStart"/>
            <w:r w:rsidRPr="00FF1CEB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79C77" w14:textId="601F7A12" w:rsidR="00EF0101" w:rsidRPr="00FF1CEB" w:rsidRDefault="00FF1CE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FF1CE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FF1CEB">
              <w:rPr>
                <w:rFonts w:eastAsia="Times New Roman" w:cs="Arial"/>
                <w:szCs w:val="18"/>
                <w:lang w:val="fr-FR" w:eastAsia="ar-SA"/>
              </w:rPr>
              <w:t xml:space="preserve"> to S1-250537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98BFA" w14:textId="77777777" w:rsidR="00EF0101" w:rsidRPr="00FF1CEB" w:rsidRDefault="00EF0101" w:rsidP="00EF0101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FF1CEB">
              <w:rPr>
                <w:rFonts w:eastAsia="Arial Unicode MS" w:cs="Arial"/>
                <w:i/>
                <w:szCs w:val="18"/>
                <w:lang w:val="de-DE" w:eastAsia="ar-SA"/>
              </w:rPr>
              <w:t>Revision of existing text general rqts</w:t>
            </w:r>
          </w:p>
          <w:p w14:paraId="320B80DE" w14:textId="4B05F3B2" w:rsidR="00EF0101" w:rsidRPr="00FF1CEB" w:rsidRDefault="00EF0101" w:rsidP="00EF010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F1CEB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42" w:history="1">
              <w:r w:rsidRPr="00FF1CEB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S1-250065</w:t>
              </w:r>
            </w:hyperlink>
            <w:r w:rsidRPr="00FF1CEB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6B1A730B" w14:textId="7F065C2F" w:rsidR="00EF0101" w:rsidRPr="00FF1CEB" w:rsidRDefault="00EF0101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F1CEB">
              <w:rPr>
                <w:rFonts w:eastAsia="Arial Unicode MS" w:cs="Arial"/>
                <w:szCs w:val="18"/>
                <w:lang w:val="de-DE" w:eastAsia="ar-SA"/>
              </w:rPr>
              <w:t>Revision of S1-250329.</w:t>
            </w:r>
          </w:p>
        </w:tc>
      </w:tr>
      <w:tr w:rsidR="00FF1CEB" w:rsidRPr="002B5B90" w14:paraId="207C748D" w14:textId="77777777" w:rsidTr="00FF1C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FB40" w14:textId="40DDD609" w:rsidR="00FF1CEB" w:rsidRPr="00FF1CEB" w:rsidRDefault="00FF1CE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1C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93E0" w14:textId="27BDAEEF" w:rsidR="00FF1CEB" w:rsidRPr="00FF1CEB" w:rsidRDefault="00B607A0" w:rsidP="00ED5D4E">
            <w:pPr>
              <w:snapToGrid w:val="0"/>
              <w:spacing w:after="0" w:line="240" w:lineRule="auto"/>
            </w:pPr>
            <w:hyperlink r:id="rId43" w:history="1">
              <w:r w:rsidR="00FF1CEB" w:rsidRPr="00FF1CEB">
                <w:rPr>
                  <w:rStyle w:val="Hyperlink"/>
                  <w:rFonts w:cs="Arial"/>
                  <w:color w:val="auto"/>
                </w:rPr>
                <w:t>S1-250537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D91C" w14:textId="6C922DB2" w:rsidR="00FF1CEB" w:rsidRPr="00FF1CEB" w:rsidRDefault="00FF1CEB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F1CEB">
              <w:rPr>
                <w:lang w:val="fr-FR"/>
              </w:rPr>
              <w:t xml:space="preserve">Deutsche Telekom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4CDC2" w14:textId="3EEFF3BC" w:rsidR="00FF1CEB" w:rsidRPr="00FF1CEB" w:rsidRDefault="00FF1CEB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F1CEB">
              <w:rPr>
                <w:lang w:val="fr-FR"/>
              </w:rPr>
              <w:t xml:space="preserve">Pseudo-CR on Security </w:t>
            </w:r>
            <w:proofErr w:type="spellStart"/>
            <w:r w:rsidRPr="00FF1CEB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4301" w14:textId="77777777" w:rsidR="00FF1CEB" w:rsidRPr="00163E43" w:rsidRDefault="00FF1CEB" w:rsidP="00ED5D4E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B63A" w14:textId="77777777" w:rsidR="00FF1CEB" w:rsidRPr="00FF1CEB" w:rsidRDefault="00FF1CEB" w:rsidP="00FF1CEB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FF1CEB">
              <w:rPr>
                <w:rFonts w:eastAsia="Arial Unicode MS" w:cs="Arial"/>
                <w:i/>
                <w:szCs w:val="18"/>
                <w:lang w:val="de-DE" w:eastAsia="ar-SA"/>
              </w:rPr>
              <w:t>Revision of existing text general rqts</w:t>
            </w:r>
          </w:p>
          <w:p w14:paraId="60CACCE0" w14:textId="77777777" w:rsidR="00FF1CEB" w:rsidRPr="00FF1CEB" w:rsidRDefault="00FF1CEB" w:rsidP="00FF1CEB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FF1CEB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44" w:history="1">
              <w:r w:rsidRPr="00FF1CEB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S1-250065</w:t>
              </w:r>
            </w:hyperlink>
            <w:r w:rsidRPr="00FF1CEB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697256CA" w14:textId="5F228650" w:rsidR="00FF1CEB" w:rsidRPr="00FF1CEB" w:rsidRDefault="00FF1CEB" w:rsidP="00FF1CE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F1CEB">
              <w:rPr>
                <w:rFonts w:eastAsia="Arial Unicode MS" w:cs="Arial"/>
                <w:i/>
                <w:szCs w:val="18"/>
                <w:lang w:val="de-DE" w:eastAsia="ar-SA"/>
              </w:rPr>
              <w:t>Revision of S1-250329.</w:t>
            </w:r>
          </w:p>
          <w:p w14:paraId="79252153" w14:textId="1968EDAA" w:rsidR="00FF1CEB" w:rsidRPr="00FF1CEB" w:rsidRDefault="00FF1CEB" w:rsidP="00EF0101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F1CEB">
              <w:rPr>
                <w:rFonts w:eastAsia="Arial Unicode MS" w:cs="Arial"/>
                <w:szCs w:val="18"/>
                <w:lang w:val="de-DE" w:eastAsia="ar-SA"/>
              </w:rPr>
              <w:t>Revision of S1-250509.</w:t>
            </w:r>
          </w:p>
        </w:tc>
      </w:tr>
      <w:bookmarkEnd w:id="6"/>
      <w:tr w:rsidR="00ED5D4E" w:rsidRPr="002B5B90" w14:paraId="4B454AA2" w14:textId="77777777" w:rsidTr="008E45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93D16F" w14:textId="415B38D8" w:rsidR="00ED5D4E" w:rsidRPr="00EF0101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010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682CB" w14:textId="052CF9AC" w:rsidR="00ED5D4E" w:rsidRPr="00EF0101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45" w:history="1">
              <w:r w:rsidR="00157AEF" w:rsidRPr="00EF0101">
                <w:rPr>
                  <w:rStyle w:val="Hyperlink"/>
                  <w:rFonts w:cs="Arial"/>
                  <w:color w:val="auto"/>
                  <w:lang w:val="fr-FR"/>
                </w:rPr>
                <w:t>S1-250084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6455B4" w14:textId="77777777" w:rsidR="00ED5D4E" w:rsidRPr="00EF010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F0101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389774" w14:textId="77777777" w:rsidR="00ED5D4E" w:rsidRPr="00EF0101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F0101">
              <w:rPr>
                <w:lang w:val="fr-FR"/>
              </w:rPr>
              <w:t xml:space="preserve">Network </w:t>
            </w:r>
            <w:proofErr w:type="spellStart"/>
            <w:r w:rsidRPr="00EF0101">
              <w:rPr>
                <w:lang w:val="fr-FR"/>
              </w:rPr>
              <w:t>Verification</w:t>
            </w:r>
            <w:proofErr w:type="spellEnd"/>
            <w:r w:rsidRPr="00EF0101">
              <w:rPr>
                <w:lang w:val="fr-FR"/>
              </w:rPr>
              <w:t xml:space="preserve"> of NF Security Posture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73EC5" w14:textId="11FEB07E" w:rsidR="00ED5D4E" w:rsidRPr="00EF0101" w:rsidRDefault="00EF010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F0101">
              <w:rPr>
                <w:rFonts w:eastAsia="Times New Roman" w:cs="Arial"/>
                <w:szCs w:val="18"/>
                <w:lang w:val="de-DE" w:eastAsia="ar-SA"/>
              </w:rPr>
              <w:t>Revised to S1-250510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FC855" w14:textId="77777777" w:rsidR="00ED5D4E" w:rsidRPr="00EF0101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F0101">
              <w:rPr>
                <w:rFonts w:eastAsia="Arial Unicode MS" w:cs="Arial"/>
                <w:szCs w:val="18"/>
                <w:lang w:val="de-DE" w:eastAsia="ar-SA"/>
              </w:rPr>
              <w:t>Addition to general reqts</w:t>
            </w:r>
          </w:p>
        </w:tc>
      </w:tr>
      <w:tr w:rsidR="00EF0101" w:rsidRPr="002B5B90" w14:paraId="28C83B17" w14:textId="77777777" w:rsidTr="0016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E68463" w14:textId="37AD2B93" w:rsidR="00EF0101" w:rsidRPr="008E4543" w:rsidRDefault="00EF0101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E45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1C945" w14:textId="0B45390E" w:rsidR="00EF0101" w:rsidRPr="008E4543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46" w:history="1">
              <w:r w:rsidR="00EF0101" w:rsidRPr="008E4543">
                <w:rPr>
                  <w:rStyle w:val="Hyperlink"/>
                  <w:rFonts w:cs="Arial"/>
                  <w:color w:val="auto"/>
                  <w:lang w:val="fr-FR"/>
                </w:rPr>
                <w:t>S1-250510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4326EB" w14:textId="33C35BC0" w:rsidR="00EF0101" w:rsidRPr="008E4543" w:rsidRDefault="00EF0101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E454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38F0D1" w14:textId="68A39EA1" w:rsidR="00EF0101" w:rsidRPr="008E4543" w:rsidRDefault="00EF0101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E4543">
              <w:rPr>
                <w:lang w:val="fr-FR"/>
              </w:rPr>
              <w:t xml:space="preserve">Network </w:t>
            </w:r>
            <w:proofErr w:type="spellStart"/>
            <w:r w:rsidRPr="008E4543">
              <w:rPr>
                <w:lang w:val="fr-FR"/>
              </w:rPr>
              <w:t>Verification</w:t>
            </w:r>
            <w:proofErr w:type="spellEnd"/>
            <w:r w:rsidRPr="008E4543">
              <w:rPr>
                <w:lang w:val="fr-FR"/>
              </w:rPr>
              <w:t xml:space="preserve"> of NF Security Posture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B6E0C" w14:textId="40109C8F" w:rsidR="00EF0101" w:rsidRPr="008E4543" w:rsidRDefault="008E454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E454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E4543">
              <w:rPr>
                <w:rFonts w:eastAsia="Times New Roman" w:cs="Arial"/>
                <w:szCs w:val="18"/>
                <w:lang w:val="fr-FR" w:eastAsia="ar-SA"/>
              </w:rPr>
              <w:t xml:space="preserve"> to S1-250536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8A573" w14:textId="10833C22" w:rsidR="00EF0101" w:rsidRPr="008E4543" w:rsidRDefault="00EF0101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E4543">
              <w:rPr>
                <w:rFonts w:eastAsia="Arial Unicode MS" w:cs="Arial"/>
                <w:i/>
                <w:szCs w:val="18"/>
                <w:lang w:val="de-DE" w:eastAsia="ar-SA"/>
              </w:rPr>
              <w:t>Addition to general reqts</w:t>
            </w:r>
          </w:p>
          <w:p w14:paraId="6739A051" w14:textId="096D6858" w:rsidR="00EF0101" w:rsidRPr="008E4543" w:rsidRDefault="00EF0101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E4543">
              <w:rPr>
                <w:rFonts w:eastAsia="Arial Unicode MS" w:cs="Arial"/>
                <w:szCs w:val="18"/>
                <w:lang w:val="de-DE" w:eastAsia="ar-SA"/>
              </w:rPr>
              <w:t>Revision of S1-250084.</w:t>
            </w:r>
          </w:p>
        </w:tc>
      </w:tr>
      <w:tr w:rsidR="008E4543" w:rsidRPr="002B5B90" w14:paraId="094A8709" w14:textId="77777777" w:rsidTr="0016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2578A8" w14:textId="4F7C8EC4" w:rsidR="008E4543" w:rsidRPr="00163E43" w:rsidRDefault="008E454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3E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2A89C" w14:textId="7FEC5346" w:rsidR="008E4543" w:rsidRPr="00163E43" w:rsidRDefault="00B607A0" w:rsidP="00ED5D4E">
            <w:pPr>
              <w:snapToGrid w:val="0"/>
              <w:spacing w:after="0" w:line="240" w:lineRule="auto"/>
            </w:pPr>
            <w:hyperlink r:id="rId47" w:history="1">
              <w:r w:rsidR="008E4543" w:rsidRPr="00163E43">
                <w:rPr>
                  <w:rStyle w:val="Hyperlink"/>
                  <w:rFonts w:cs="Arial"/>
                  <w:color w:val="auto"/>
                </w:rPr>
                <w:t>S1-250536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B51DF" w14:textId="110C771C" w:rsidR="008E4543" w:rsidRPr="00163E43" w:rsidRDefault="008E454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63E4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0B2BF" w14:textId="26423721" w:rsidR="008E4543" w:rsidRPr="00163E43" w:rsidRDefault="008E454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63E43">
              <w:rPr>
                <w:lang w:val="fr-FR"/>
              </w:rPr>
              <w:t xml:space="preserve">Network </w:t>
            </w:r>
            <w:proofErr w:type="spellStart"/>
            <w:r w:rsidRPr="00163E43">
              <w:rPr>
                <w:lang w:val="fr-FR"/>
              </w:rPr>
              <w:t>Verification</w:t>
            </w:r>
            <w:proofErr w:type="spellEnd"/>
            <w:r w:rsidRPr="00163E43">
              <w:rPr>
                <w:lang w:val="fr-FR"/>
              </w:rPr>
              <w:t xml:space="preserve"> of NF Security Posture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B64851" w14:textId="3CCB9B6C" w:rsidR="008E4543" w:rsidRPr="00163E43" w:rsidRDefault="00163E4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63E4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163E43">
              <w:rPr>
                <w:rFonts w:eastAsia="Times New Roman" w:cs="Arial"/>
                <w:szCs w:val="18"/>
                <w:lang w:val="fr-FR" w:eastAsia="ar-SA"/>
              </w:rPr>
              <w:t xml:space="preserve"> to S1-250538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F6A18" w14:textId="77777777" w:rsidR="008E4543" w:rsidRPr="00163E43" w:rsidRDefault="008E4543" w:rsidP="008E454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163E43">
              <w:rPr>
                <w:rFonts w:eastAsia="Arial Unicode MS" w:cs="Arial"/>
                <w:i/>
                <w:szCs w:val="18"/>
                <w:lang w:val="de-DE" w:eastAsia="ar-SA"/>
              </w:rPr>
              <w:t>Addition to general reqts</w:t>
            </w:r>
          </w:p>
          <w:p w14:paraId="0C8575CB" w14:textId="0005FBFB" w:rsidR="008E4543" w:rsidRPr="00163E43" w:rsidRDefault="008E4543" w:rsidP="008E45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63E43">
              <w:rPr>
                <w:rFonts w:eastAsia="Arial Unicode MS" w:cs="Arial"/>
                <w:i/>
                <w:szCs w:val="18"/>
                <w:lang w:val="de-DE" w:eastAsia="ar-SA"/>
              </w:rPr>
              <w:t>Revision of S1-250084.</w:t>
            </w:r>
          </w:p>
          <w:p w14:paraId="2A934E4B" w14:textId="77777777" w:rsidR="008E4543" w:rsidRPr="00163E43" w:rsidRDefault="008E4543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63E43">
              <w:rPr>
                <w:rFonts w:eastAsia="Arial Unicode MS" w:cs="Arial"/>
                <w:szCs w:val="18"/>
                <w:lang w:val="de-DE" w:eastAsia="ar-SA"/>
              </w:rPr>
              <w:t>Revision of S1-250510.</w:t>
            </w:r>
          </w:p>
          <w:p w14:paraId="66CC12E9" w14:textId="77777777" w:rsidR="008E4543" w:rsidRPr="00163E43" w:rsidRDefault="008E4543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  <w:p w14:paraId="140119E1" w14:textId="382F0740" w:rsidR="008E4543" w:rsidRPr="00163E43" w:rsidRDefault="008E4543" w:rsidP="008E454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163E43">
              <w:rPr>
                <w:lang w:eastAsia="zh-CN"/>
              </w:rPr>
              <w:t xml:space="preserve">[PR 5.1-3] The 6G network shall provide security mechanisms that enable the network operator to ensure there are no unintended changes of the elements of the 6G </w:t>
            </w:r>
            <w:proofErr w:type="gramStart"/>
            <w:r w:rsidRPr="00163E43">
              <w:rPr>
                <w:lang w:eastAsia="zh-CN"/>
              </w:rPr>
              <w:t>network .</w:t>
            </w:r>
            <w:proofErr w:type="gramEnd"/>
          </w:p>
        </w:tc>
      </w:tr>
      <w:tr w:rsidR="00163E43" w:rsidRPr="002B5B90" w14:paraId="58FBE0D6" w14:textId="77777777" w:rsidTr="00163E4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EC6C30" w14:textId="244FF3B0" w:rsidR="00163E43" w:rsidRPr="00163E43" w:rsidRDefault="00163E4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63E4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FF5669" w14:textId="23B2A17E" w:rsidR="00163E43" w:rsidRPr="00163E43" w:rsidRDefault="00B607A0" w:rsidP="00ED5D4E">
            <w:pPr>
              <w:snapToGrid w:val="0"/>
              <w:spacing w:after="0" w:line="240" w:lineRule="auto"/>
              <w:rPr>
                <w:rFonts w:cs="Arial"/>
              </w:rPr>
            </w:pPr>
            <w:hyperlink r:id="rId48" w:history="1">
              <w:r w:rsidR="00163E43" w:rsidRPr="00163E43">
                <w:rPr>
                  <w:rStyle w:val="Hyperlink"/>
                  <w:rFonts w:cs="Arial"/>
                  <w:color w:val="auto"/>
                </w:rPr>
                <w:t>S1-250538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A2E657" w14:textId="17BE61B3" w:rsidR="00163E43" w:rsidRPr="00163E43" w:rsidRDefault="00163E4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63E4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6B7C89" w14:textId="7DB6D33C" w:rsidR="00163E43" w:rsidRPr="00163E43" w:rsidRDefault="00163E4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63E43">
              <w:rPr>
                <w:lang w:val="fr-FR"/>
              </w:rPr>
              <w:t xml:space="preserve">Network </w:t>
            </w:r>
            <w:proofErr w:type="spellStart"/>
            <w:r w:rsidRPr="00163E43">
              <w:rPr>
                <w:lang w:val="fr-FR"/>
              </w:rPr>
              <w:t>Verification</w:t>
            </w:r>
            <w:proofErr w:type="spellEnd"/>
            <w:r w:rsidRPr="00163E43">
              <w:rPr>
                <w:lang w:val="fr-FR"/>
              </w:rPr>
              <w:t xml:space="preserve"> of NF Security Posture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9560F3" w14:textId="0E1488E0" w:rsidR="00163E43" w:rsidRPr="00163E43" w:rsidRDefault="00163E4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163E43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77B1CC" w14:textId="77777777" w:rsidR="00163E43" w:rsidRPr="00163E43" w:rsidRDefault="00163E43" w:rsidP="00163E4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163E43">
              <w:rPr>
                <w:rFonts w:eastAsia="Arial Unicode MS" w:cs="Arial"/>
                <w:i/>
                <w:szCs w:val="18"/>
                <w:lang w:val="de-DE" w:eastAsia="ar-SA"/>
              </w:rPr>
              <w:t>Addition to general reqts</w:t>
            </w:r>
          </w:p>
          <w:p w14:paraId="41ECAC83" w14:textId="77777777" w:rsidR="00163E43" w:rsidRPr="00163E43" w:rsidRDefault="00163E43" w:rsidP="00163E4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163E43">
              <w:rPr>
                <w:rFonts w:eastAsia="Arial Unicode MS" w:cs="Arial"/>
                <w:i/>
                <w:szCs w:val="18"/>
                <w:lang w:val="de-DE" w:eastAsia="ar-SA"/>
              </w:rPr>
              <w:t>Revision of S1-250084.</w:t>
            </w:r>
          </w:p>
          <w:p w14:paraId="2FA2E96B" w14:textId="77777777" w:rsidR="00163E43" w:rsidRPr="00163E43" w:rsidRDefault="00163E43" w:rsidP="00163E4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163E43">
              <w:rPr>
                <w:rFonts w:eastAsia="Arial Unicode MS" w:cs="Arial"/>
                <w:i/>
                <w:szCs w:val="18"/>
                <w:lang w:val="de-DE" w:eastAsia="ar-SA"/>
              </w:rPr>
              <w:t>Revision of S1-250510.</w:t>
            </w:r>
          </w:p>
          <w:p w14:paraId="17E180D2" w14:textId="77777777" w:rsidR="00163E43" w:rsidRPr="00163E43" w:rsidRDefault="00163E43" w:rsidP="00163E4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</w:p>
          <w:p w14:paraId="1C391B94" w14:textId="4117AEB0" w:rsidR="00163E43" w:rsidRPr="00163E43" w:rsidRDefault="00163E43" w:rsidP="00163E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63E43">
              <w:rPr>
                <w:i/>
                <w:lang w:eastAsia="zh-CN"/>
              </w:rPr>
              <w:t xml:space="preserve">[PR 5.1-3] The 6G network shall provide security mechanisms that enable the network operator to ensure there are no unintended changes of the elements of the 6G </w:t>
            </w:r>
            <w:proofErr w:type="gramStart"/>
            <w:r w:rsidRPr="00163E43">
              <w:rPr>
                <w:i/>
                <w:lang w:eastAsia="zh-CN"/>
              </w:rPr>
              <w:t>network .</w:t>
            </w:r>
            <w:proofErr w:type="gramEnd"/>
          </w:p>
          <w:p w14:paraId="36B50133" w14:textId="2A44608F" w:rsidR="00163E43" w:rsidRPr="00163E43" w:rsidRDefault="00163E43" w:rsidP="008E454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63E43">
              <w:rPr>
                <w:rFonts w:eastAsia="Arial Unicode MS" w:cs="Arial"/>
                <w:szCs w:val="18"/>
                <w:lang w:val="de-DE" w:eastAsia="ar-SA"/>
              </w:rPr>
              <w:t>Revision of S1-250536.</w:t>
            </w:r>
          </w:p>
        </w:tc>
      </w:tr>
      <w:tr w:rsidR="00ED5D4E" w:rsidRPr="002B5B90" w14:paraId="512B51C9" w14:textId="77777777" w:rsidTr="00326F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4CF61A" w14:textId="63A08D4F" w:rsidR="00ED5D4E" w:rsidRPr="00C82276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227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A27B2" w14:textId="53A5C6FE" w:rsidR="00ED5D4E" w:rsidRPr="00C82276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49" w:history="1">
              <w:r w:rsidR="00157AEF" w:rsidRPr="00C82276">
                <w:rPr>
                  <w:rStyle w:val="Hyperlink"/>
                  <w:rFonts w:cs="Arial"/>
                  <w:color w:val="auto"/>
                  <w:lang w:val="fr-FR"/>
                </w:rPr>
                <w:t>S1-250139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21D938" w14:textId="77777777" w:rsidR="00ED5D4E" w:rsidRPr="00C82276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82276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96EF12" w14:textId="77777777" w:rsidR="00ED5D4E" w:rsidRPr="00C82276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82276">
              <w:rPr>
                <w:lang w:val="fr-FR"/>
              </w:rPr>
              <w:t>Pseudo-CR on updates of use case 5.2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5E4215" w14:textId="7F39E083" w:rsidR="00ED5D4E" w:rsidRPr="00C82276" w:rsidRDefault="00C8227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2276">
              <w:rPr>
                <w:rFonts w:eastAsia="Times New Roman" w:cs="Arial"/>
                <w:szCs w:val="18"/>
                <w:lang w:val="de-DE" w:eastAsia="ar-SA"/>
              </w:rPr>
              <w:t>Revised to S1-250511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19F079" w14:textId="77777777" w:rsidR="00ED5D4E" w:rsidRPr="00C82276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2276">
              <w:rPr>
                <w:rFonts w:eastAsia="Arial Unicode MS" w:cs="Arial"/>
                <w:szCs w:val="18"/>
                <w:lang w:val="de-DE" w:eastAsia="ar-SA"/>
              </w:rPr>
              <w:t>Rev to existing text:  Quant-resist security</w:t>
            </w:r>
          </w:p>
        </w:tc>
      </w:tr>
      <w:tr w:rsidR="00C82276" w:rsidRPr="002B5B90" w14:paraId="6D207885" w14:textId="77777777" w:rsidTr="00326F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4F02DA" w14:textId="79265B31" w:rsidR="00C82276" w:rsidRPr="00326F26" w:rsidRDefault="00C8227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26F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2D40D6" w14:textId="72CAB369" w:rsidR="00C82276" w:rsidRPr="00326F26" w:rsidRDefault="00B607A0" w:rsidP="00ED5D4E">
            <w:pPr>
              <w:snapToGrid w:val="0"/>
              <w:spacing w:after="0" w:line="240" w:lineRule="auto"/>
            </w:pPr>
            <w:hyperlink r:id="rId50" w:history="1">
              <w:r w:rsidR="00C82276" w:rsidRPr="00326F26">
                <w:rPr>
                  <w:rStyle w:val="Hyperlink"/>
                  <w:rFonts w:cs="Arial"/>
                  <w:color w:val="auto"/>
                </w:rPr>
                <w:t>S1-250511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1D21D7" w14:textId="07847973" w:rsidR="00C82276" w:rsidRPr="00326F26" w:rsidRDefault="00C82276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26F26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A8159C" w14:textId="0033D5CC" w:rsidR="00C82276" w:rsidRPr="00326F26" w:rsidRDefault="00C82276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326F26">
              <w:rPr>
                <w:lang w:val="fr-FR"/>
              </w:rPr>
              <w:t>Pseudo-CR on updates of use case 5.2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520013" w14:textId="4433E974" w:rsidR="00C82276" w:rsidRPr="00326F26" w:rsidRDefault="00326F2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26F26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AE1BA1" w14:textId="50F1565A" w:rsidR="00C82276" w:rsidRPr="00326F26" w:rsidRDefault="00C8227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26F26">
              <w:rPr>
                <w:rFonts w:eastAsia="Arial Unicode MS" w:cs="Arial"/>
                <w:i/>
                <w:szCs w:val="18"/>
                <w:lang w:val="de-DE" w:eastAsia="ar-SA"/>
              </w:rPr>
              <w:t>Rev to existing text:  Quant-resist security</w:t>
            </w:r>
          </w:p>
          <w:p w14:paraId="70D9C326" w14:textId="4F8558D7" w:rsidR="00C82276" w:rsidRPr="00326F26" w:rsidRDefault="00C8227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26F26">
              <w:rPr>
                <w:rFonts w:eastAsia="Arial Unicode MS" w:cs="Arial"/>
                <w:szCs w:val="18"/>
                <w:lang w:val="de-DE" w:eastAsia="ar-SA"/>
              </w:rPr>
              <w:t>Revision of S1-250139.</w:t>
            </w:r>
          </w:p>
        </w:tc>
      </w:tr>
      <w:tr w:rsidR="00ED5D4E" w:rsidRPr="002B5B90" w14:paraId="088001AB" w14:textId="77777777" w:rsidTr="009A6B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D615E" w14:textId="2159FD8C" w:rsidR="00ED5D4E" w:rsidRPr="00A85186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851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BD025A" w14:textId="5150B3CF" w:rsidR="00ED5D4E" w:rsidRPr="00A85186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51" w:history="1">
              <w:r w:rsidR="00157AEF" w:rsidRPr="00A85186">
                <w:rPr>
                  <w:rStyle w:val="Hyperlink"/>
                  <w:rFonts w:cs="Arial"/>
                  <w:color w:val="auto"/>
                  <w:lang w:val="fr-FR"/>
                </w:rPr>
                <w:t>S1-250113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0212B" w14:textId="77777777" w:rsidR="00ED5D4E" w:rsidRPr="00A85186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85186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54CCE" w14:textId="77777777" w:rsidR="00ED5D4E" w:rsidRPr="00A85186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A85186">
              <w:rPr>
                <w:lang w:val="fr-FR"/>
              </w:rPr>
              <w:t>pCR</w:t>
            </w:r>
            <w:proofErr w:type="spellEnd"/>
            <w:proofErr w:type="gramEnd"/>
            <w:r w:rsidRPr="00A85186">
              <w:rPr>
                <w:lang w:val="fr-FR"/>
              </w:rPr>
              <w:t xml:space="preserve"> on 6G </w:t>
            </w:r>
            <w:proofErr w:type="spellStart"/>
            <w:r w:rsidRPr="00A85186">
              <w:rPr>
                <w:lang w:val="fr-FR"/>
              </w:rPr>
              <w:t>security</w:t>
            </w:r>
            <w:proofErr w:type="spellEnd"/>
            <w:r w:rsidRPr="00A85186">
              <w:rPr>
                <w:lang w:val="fr-FR"/>
              </w:rPr>
              <w:t xml:space="preserve"> </w:t>
            </w:r>
            <w:proofErr w:type="spellStart"/>
            <w:r w:rsidRPr="00A85186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0610A" w14:textId="3E25C330" w:rsidR="00ED5D4E" w:rsidRPr="00A85186" w:rsidRDefault="00A8518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85186">
              <w:rPr>
                <w:rFonts w:eastAsia="Times New Roman" w:cs="Arial"/>
                <w:szCs w:val="18"/>
                <w:lang w:val="de-DE" w:eastAsia="ar-SA"/>
              </w:rPr>
              <w:t>Revised to S1-250512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C78D2E" w14:textId="77777777" w:rsidR="00ED5D4E" w:rsidRPr="00A85186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85186">
              <w:rPr>
                <w:rFonts w:eastAsia="Arial Unicode MS" w:cs="Arial"/>
                <w:szCs w:val="18"/>
                <w:lang w:val="de-DE" w:eastAsia="ar-SA"/>
              </w:rPr>
              <w:t>New general rqts</w:t>
            </w:r>
          </w:p>
        </w:tc>
      </w:tr>
      <w:tr w:rsidR="00A85186" w:rsidRPr="002B5B90" w14:paraId="15F0C857" w14:textId="77777777" w:rsidTr="009A6B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32AB7C" w14:textId="58887D73" w:rsidR="00A85186" w:rsidRPr="009A6B2B" w:rsidRDefault="00A8518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6B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9BEE3" w14:textId="21E26A99" w:rsidR="00A85186" w:rsidRPr="009A6B2B" w:rsidRDefault="00B607A0" w:rsidP="00ED5D4E">
            <w:pPr>
              <w:snapToGrid w:val="0"/>
              <w:spacing w:after="0" w:line="240" w:lineRule="auto"/>
            </w:pPr>
            <w:hyperlink r:id="rId52" w:history="1">
              <w:r w:rsidR="00A85186" w:rsidRPr="009A6B2B">
                <w:rPr>
                  <w:rStyle w:val="Hyperlink"/>
                  <w:rFonts w:cs="Arial"/>
                  <w:color w:val="auto"/>
                </w:rPr>
                <w:t>S1-250512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CFAA2" w14:textId="7E8541C2" w:rsidR="00A85186" w:rsidRPr="009A6B2B" w:rsidRDefault="00A85186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A6B2B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7EF78" w14:textId="5938AEC7" w:rsidR="00A85186" w:rsidRPr="009A6B2B" w:rsidRDefault="00A85186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9A6B2B">
              <w:rPr>
                <w:lang w:val="fr-FR"/>
              </w:rPr>
              <w:t>pCR</w:t>
            </w:r>
            <w:proofErr w:type="spellEnd"/>
            <w:proofErr w:type="gramEnd"/>
            <w:r w:rsidRPr="009A6B2B">
              <w:rPr>
                <w:lang w:val="fr-FR"/>
              </w:rPr>
              <w:t xml:space="preserve"> on 6G </w:t>
            </w:r>
            <w:proofErr w:type="spellStart"/>
            <w:r w:rsidRPr="009A6B2B">
              <w:rPr>
                <w:lang w:val="fr-FR"/>
              </w:rPr>
              <w:t>security</w:t>
            </w:r>
            <w:proofErr w:type="spellEnd"/>
            <w:r w:rsidRPr="009A6B2B">
              <w:rPr>
                <w:lang w:val="fr-FR"/>
              </w:rPr>
              <w:t xml:space="preserve"> </w:t>
            </w:r>
            <w:proofErr w:type="spellStart"/>
            <w:r w:rsidRPr="009A6B2B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EAA789" w14:textId="6A4EE8D1" w:rsidR="00A85186" w:rsidRPr="009A6B2B" w:rsidRDefault="009A6B2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A6B2B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9A6B2B">
              <w:rPr>
                <w:rFonts w:eastAsia="Times New Roman" w:cs="Arial"/>
                <w:szCs w:val="18"/>
                <w:lang w:val="fr-FR" w:eastAsia="ar-SA"/>
              </w:rPr>
              <w:t xml:space="preserve"> to S1-250541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F9C33" w14:textId="7BCD24D5" w:rsidR="00A85186" w:rsidRPr="009A6B2B" w:rsidRDefault="00A8518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/>
                <w:i/>
                <w:szCs w:val="18"/>
                <w:lang w:val="de-DE" w:eastAsia="ar-SA"/>
              </w:rPr>
              <w:t>New general rqts</w:t>
            </w:r>
          </w:p>
          <w:p w14:paraId="7029FD8C" w14:textId="0741964C" w:rsidR="00A85186" w:rsidRPr="009A6B2B" w:rsidRDefault="00A8518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/>
                <w:szCs w:val="18"/>
                <w:lang w:val="de-DE" w:eastAsia="ar-SA"/>
              </w:rPr>
              <w:t>Revision of S1-250113.</w:t>
            </w:r>
          </w:p>
        </w:tc>
      </w:tr>
      <w:tr w:rsidR="009A6B2B" w:rsidRPr="002B5B90" w14:paraId="46236FE1" w14:textId="77777777" w:rsidTr="009A6B2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BFF545" w14:textId="04229A51" w:rsidR="009A6B2B" w:rsidRPr="009A6B2B" w:rsidRDefault="009A6B2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A6B2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312ADD" w14:textId="68899960" w:rsidR="009A6B2B" w:rsidRPr="009A6B2B" w:rsidRDefault="00B607A0" w:rsidP="00ED5D4E">
            <w:pPr>
              <w:snapToGrid w:val="0"/>
              <w:spacing w:after="0" w:line="240" w:lineRule="auto"/>
            </w:pPr>
            <w:hyperlink r:id="rId53" w:history="1">
              <w:r w:rsidR="009A6B2B" w:rsidRPr="009A6B2B">
                <w:rPr>
                  <w:rStyle w:val="Hyperlink"/>
                  <w:rFonts w:cs="Arial"/>
                  <w:color w:val="auto"/>
                </w:rPr>
                <w:t>S1-250541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462F1D" w14:textId="6E228CEA" w:rsidR="009A6B2B" w:rsidRPr="009A6B2B" w:rsidRDefault="009A6B2B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A6B2B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8A224E" w14:textId="3E84CC9E" w:rsidR="009A6B2B" w:rsidRPr="009A6B2B" w:rsidRDefault="009A6B2B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9A6B2B">
              <w:rPr>
                <w:lang w:val="fr-FR"/>
              </w:rPr>
              <w:t>pCR</w:t>
            </w:r>
            <w:proofErr w:type="spellEnd"/>
            <w:proofErr w:type="gramEnd"/>
            <w:r w:rsidRPr="009A6B2B">
              <w:rPr>
                <w:lang w:val="fr-FR"/>
              </w:rPr>
              <w:t xml:space="preserve"> on 6G </w:t>
            </w:r>
            <w:proofErr w:type="spellStart"/>
            <w:r w:rsidRPr="009A6B2B">
              <w:rPr>
                <w:lang w:val="fr-FR"/>
              </w:rPr>
              <w:t>security</w:t>
            </w:r>
            <w:proofErr w:type="spellEnd"/>
            <w:r w:rsidRPr="009A6B2B">
              <w:rPr>
                <w:lang w:val="fr-FR"/>
              </w:rPr>
              <w:t xml:space="preserve"> </w:t>
            </w:r>
            <w:proofErr w:type="spellStart"/>
            <w:r w:rsidRPr="009A6B2B">
              <w:rPr>
                <w:lang w:val="fr-FR"/>
              </w:rPr>
              <w:t>requirements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530213" w14:textId="15B62560" w:rsidR="009A6B2B" w:rsidRPr="009A6B2B" w:rsidRDefault="009A6B2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A6B2B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AFCEE0" w14:textId="77777777" w:rsidR="009A6B2B" w:rsidRPr="009A6B2B" w:rsidRDefault="009A6B2B" w:rsidP="009A6B2B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9A6B2B">
              <w:rPr>
                <w:rFonts w:eastAsia="Arial Unicode MS" w:cs="Arial"/>
                <w:i/>
                <w:szCs w:val="18"/>
                <w:lang w:val="de-DE" w:eastAsia="ar-SA"/>
              </w:rPr>
              <w:t>New general rqts</w:t>
            </w:r>
          </w:p>
          <w:p w14:paraId="5512495D" w14:textId="0BA05692" w:rsidR="009A6B2B" w:rsidRPr="009A6B2B" w:rsidRDefault="009A6B2B" w:rsidP="009A6B2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/>
                <w:i/>
                <w:szCs w:val="18"/>
                <w:lang w:val="de-DE" w:eastAsia="ar-SA"/>
              </w:rPr>
              <w:t>Revision of S1-250113.</w:t>
            </w:r>
          </w:p>
          <w:p w14:paraId="0257132A" w14:textId="77777777" w:rsidR="009A6B2B" w:rsidRPr="009A6B2B" w:rsidRDefault="009A6B2B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/>
                <w:szCs w:val="18"/>
                <w:lang w:val="de-DE" w:eastAsia="ar-SA"/>
              </w:rPr>
              <w:t>Revision of S1-250512.</w:t>
            </w:r>
          </w:p>
          <w:p w14:paraId="0AED8FBF" w14:textId="4654DFD9" w:rsidR="009A6B2B" w:rsidRPr="009A6B2B" w:rsidRDefault="009A6B2B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 w:hint="cs"/>
                <w:szCs w:val="18"/>
                <w:lang w:val="de-DE" w:eastAsia="ar-SA"/>
              </w:rPr>
              <w:t>R</w:t>
            </w:r>
            <w:r w:rsidRPr="009A6B2B">
              <w:rPr>
                <w:rFonts w:eastAsia="Arial Unicode MS" w:cs="Arial"/>
                <w:szCs w:val="18"/>
                <w:lang w:val="de-DE" w:eastAsia="ar-SA"/>
              </w:rPr>
              <w:t>emove trust establishment from PR1</w:t>
            </w:r>
          </w:p>
          <w:p w14:paraId="411C7467" w14:textId="733EE77B" w:rsidR="009A6B2B" w:rsidRPr="009A6B2B" w:rsidRDefault="009A6B2B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 w:hint="cs"/>
                <w:szCs w:val="18"/>
                <w:lang w:val="de-DE" w:eastAsia="ar-SA"/>
              </w:rPr>
              <w:lastRenderedPageBreak/>
              <w:t>E</w:t>
            </w:r>
            <w:r w:rsidRPr="009A6B2B">
              <w:rPr>
                <w:rFonts w:eastAsia="Arial Unicode MS" w:cs="Arial"/>
                <w:szCs w:val="18"/>
                <w:lang w:val="de-DE" w:eastAsia="ar-SA"/>
              </w:rPr>
              <w:t xml:space="preserve">N to be added </w:t>
            </w:r>
            <w:r w:rsidRPr="009A6B2B">
              <w:rPr>
                <w:rFonts w:hint="eastAsia"/>
                <w:lang w:val="en-US" w:eastAsia="ja-JP"/>
              </w:rPr>
              <w:t>E</w:t>
            </w:r>
            <w:r w:rsidRPr="009A6B2B">
              <w:rPr>
                <w:lang w:val="en-US" w:eastAsia="ja-JP"/>
              </w:rPr>
              <w:t>ditor’s note: Flexible orchestration is FFS in PR3</w:t>
            </w:r>
          </w:p>
          <w:p w14:paraId="1C523987" w14:textId="77777777" w:rsidR="009A6B2B" w:rsidRPr="009A6B2B" w:rsidRDefault="009A6B2B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/>
                <w:szCs w:val="18"/>
                <w:lang w:val="de-DE" w:eastAsia="ar-SA"/>
              </w:rPr>
              <w:t>Reactions -&gt; response in PR6</w:t>
            </w:r>
          </w:p>
          <w:p w14:paraId="20671A47" w14:textId="737CCC4A" w:rsidR="009A6B2B" w:rsidRPr="009A6B2B" w:rsidRDefault="009A6B2B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A6B2B">
              <w:rPr>
                <w:rFonts w:eastAsia="Arial Unicode MS" w:cs="Arial"/>
                <w:szCs w:val="18"/>
                <w:lang w:val="de-DE" w:eastAsia="ar-SA"/>
              </w:rPr>
              <w:t xml:space="preserve">Remove PR7 </w:t>
            </w:r>
          </w:p>
          <w:p w14:paraId="4283676C" w14:textId="4D594063" w:rsidR="009A6B2B" w:rsidRPr="009A6B2B" w:rsidRDefault="009A6B2B" w:rsidP="009A6B2B">
            <w:pPr>
              <w:rPr>
                <w:lang w:val="en-US" w:eastAsia="ja-JP"/>
              </w:rPr>
            </w:pPr>
            <w:r w:rsidRPr="009A6B2B">
              <w:rPr>
                <w:rFonts w:eastAsia="Arial Unicode MS" w:cs="Arial" w:hint="cs"/>
                <w:szCs w:val="18"/>
                <w:lang w:val="de-DE" w:eastAsia="ar-SA"/>
              </w:rPr>
              <w:t>A</w:t>
            </w:r>
            <w:r w:rsidRPr="009A6B2B">
              <w:rPr>
                <w:rFonts w:eastAsia="Arial Unicode MS" w:cs="Arial"/>
                <w:szCs w:val="18"/>
                <w:lang w:val="de-DE" w:eastAsia="ar-SA"/>
              </w:rPr>
              <w:t xml:space="preserve">dd EN </w:t>
            </w:r>
            <w:r w:rsidRPr="009A6B2B">
              <w:rPr>
                <w:lang w:val="en-US" w:eastAsia="ja-JP"/>
              </w:rPr>
              <w:t>Editor’s note: Digital avatar is FFS in PR7, 8, 9 and 10</w:t>
            </w:r>
          </w:p>
        </w:tc>
      </w:tr>
      <w:tr w:rsidR="00ED5D4E" w:rsidRPr="002B5B90" w14:paraId="7A9B0F89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CBC70" w14:textId="1460A247" w:rsidR="00ED5D4E" w:rsidRPr="00381467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146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5DAD3" w14:textId="2954FED6" w:rsidR="00ED5D4E" w:rsidRPr="00381467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54" w:history="1">
              <w:r w:rsidR="00157AEF" w:rsidRPr="00381467">
                <w:rPr>
                  <w:rStyle w:val="Hyperlink"/>
                  <w:rFonts w:cs="Arial"/>
                  <w:color w:val="auto"/>
                  <w:lang w:val="fr-FR"/>
                </w:rPr>
                <w:t>S1-250268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884BA" w14:textId="77777777" w:rsidR="00ED5D4E" w:rsidRPr="0038146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381467">
              <w:rPr>
                <w:lang w:val="fr-FR"/>
              </w:rPr>
              <w:t>CableLabs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8B69F" w14:textId="77777777" w:rsidR="00ED5D4E" w:rsidRPr="0038146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381467">
              <w:rPr>
                <w:lang w:val="fr-FR"/>
              </w:rPr>
              <w:t>Authenticating</w:t>
            </w:r>
            <w:proofErr w:type="spellEnd"/>
            <w:r w:rsidRPr="00381467">
              <w:rPr>
                <w:lang w:val="fr-FR"/>
              </w:rPr>
              <w:t xml:space="preserve"> over-the-air (OTA) messages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62F6E8" w14:textId="7908EDC5" w:rsidR="00ED5D4E" w:rsidRPr="00381467" w:rsidRDefault="0038146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81467">
              <w:rPr>
                <w:rFonts w:eastAsia="Times New Roman" w:cs="Arial"/>
                <w:szCs w:val="18"/>
                <w:lang w:val="de-DE" w:eastAsia="ar-SA"/>
              </w:rPr>
              <w:t>Revised to S1-250513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719F1" w14:textId="77777777" w:rsidR="00ED5D4E" w:rsidRPr="00381467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81467">
              <w:rPr>
                <w:rFonts w:eastAsia="Arial Unicode MS" w:cs="Arial"/>
                <w:szCs w:val="18"/>
                <w:lang w:val="de-DE" w:eastAsia="ar-SA"/>
              </w:rPr>
              <w:t xml:space="preserve">New General rqt </w:t>
            </w:r>
          </w:p>
        </w:tc>
      </w:tr>
      <w:tr w:rsidR="00381467" w:rsidRPr="002B5B90" w14:paraId="2AF4DE6D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2ABFF" w14:textId="776E0352" w:rsidR="00381467" w:rsidRPr="008B0FC3" w:rsidRDefault="0038146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F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AD24B0" w14:textId="165BDC5A" w:rsidR="00381467" w:rsidRPr="008B0FC3" w:rsidRDefault="00B607A0" w:rsidP="00ED5D4E">
            <w:pPr>
              <w:snapToGrid w:val="0"/>
              <w:spacing w:after="0" w:line="240" w:lineRule="auto"/>
            </w:pPr>
            <w:hyperlink r:id="rId55" w:history="1">
              <w:r w:rsidR="00381467" w:rsidRPr="008B0FC3">
                <w:rPr>
                  <w:rStyle w:val="Hyperlink"/>
                  <w:rFonts w:cs="Arial"/>
                  <w:color w:val="auto"/>
                </w:rPr>
                <w:t>S1-250513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53F9E" w14:textId="68FA737C" w:rsidR="00381467" w:rsidRPr="008B0FC3" w:rsidRDefault="00381467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8B0FC3">
              <w:rPr>
                <w:lang w:val="fr-FR"/>
              </w:rPr>
              <w:t>CableLabs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65568" w14:textId="6B2D4D43" w:rsidR="00381467" w:rsidRPr="008B0FC3" w:rsidRDefault="00381467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8B0FC3">
              <w:rPr>
                <w:lang w:val="fr-FR"/>
              </w:rPr>
              <w:t>Authenticating</w:t>
            </w:r>
            <w:proofErr w:type="spellEnd"/>
            <w:r w:rsidRPr="008B0FC3">
              <w:rPr>
                <w:lang w:val="fr-FR"/>
              </w:rPr>
              <w:t xml:space="preserve"> over-the-air (OTA) messages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75BC9" w14:textId="57913DC0" w:rsidR="00381467" w:rsidRPr="008B0FC3" w:rsidRDefault="008B0FC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8B0FC3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8B0FC3">
              <w:rPr>
                <w:rFonts w:eastAsia="Times New Roman" w:cs="Arial"/>
                <w:szCs w:val="18"/>
                <w:lang w:val="fr-FR" w:eastAsia="ar-SA"/>
              </w:rPr>
              <w:t xml:space="preserve"> to S1-250542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42BCD8" w14:textId="1A0C82B7" w:rsidR="00381467" w:rsidRPr="008B0FC3" w:rsidRDefault="0038146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i/>
                <w:szCs w:val="18"/>
                <w:lang w:val="de-DE" w:eastAsia="ar-SA"/>
              </w:rPr>
              <w:t xml:space="preserve">New General rqt </w:t>
            </w:r>
          </w:p>
          <w:p w14:paraId="0A99022B" w14:textId="528263FD" w:rsidR="00381467" w:rsidRPr="008B0FC3" w:rsidRDefault="0038146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szCs w:val="18"/>
                <w:lang w:val="de-DE" w:eastAsia="ar-SA"/>
              </w:rPr>
              <w:t>Revision of S1-250268.</w:t>
            </w:r>
          </w:p>
        </w:tc>
      </w:tr>
      <w:tr w:rsidR="008B0FC3" w:rsidRPr="002B5B90" w14:paraId="39294485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D1D9" w14:textId="559AF8B1" w:rsidR="008B0FC3" w:rsidRPr="008B0FC3" w:rsidRDefault="008B0FC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F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2D2C" w14:textId="06DCAE6B" w:rsidR="008B0FC3" w:rsidRPr="008B0FC3" w:rsidRDefault="00B607A0" w:rsidP="00ED5D4E">
            <w:pPr>
              <w:snapToGrid w:val="0"/>
              <w:spacing w:after="0" w:line="240" w:lineRule="auto"/>
            </w:pPr>
            <w:hyperlink r:id="rId56" w:history="1">
              <w:r w:rsidR="008B0FC3" w:rsidRPr="008B0FC3">
                <w:rPr>
                  <w:rStyle w:val="Hyperlink"/>
                  <w:rFonts w:cs="Arial"/>
                  <w:color w:val="auto"/>
                </w:rPr>
                <w:t>S1-250542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EBCB" w14:textId="6987CDB7" w:rsidR="008B0FC3" w:rsidRPr="008B0FC3" w:rsidRDefault="008B0FC3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8B0FC3">
              <w:rPr>
                <w:lang w:val="fr-FR"/>
              </w:rPr>
              <w:t>CableLabs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09980" w14:textId="19EBE430" w:rsidR="008B0FC3" w:rsidRPr="008B0FC3" w:rsidRDefault="008B0FC3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8B0FC3">
              <w:rPr>
                <w:lang w:val="fr-FR"/>
              </w:rPr>
              <w:t>Authenticating</w:t>
            </w:r>
            <w:proofErr w:type="spellEnd"/>
            <w:r w:rsidRPr="008B0FC3">
              <w:rPr>
                <w:lang w:val="fr-FR"/>
              </w:rPr>
              <w:t xml:space="preserve"> over-the-air (OTA) messages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734D" w14:textId="77777777" w:rsidR="008B0FC3" w:rsidRPr="008B0FC3" w:rsidRDefault="008B0FC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AE9D3" w14:textId="77777777" w:rsidR="008B0FC3" w:rsidRPr="008B0FC3" w:rsidRDefault="008B0FC3" w:rsidP="008B0FC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i/>
                <w:szCs w:val="18"/>
                <w:lang w:val="de-DE" w:eastAsia="ar-SA"/>
              </w:rPr>
              <w:t xml:space="preserve">New General rqt </w:t>
            </w:r>
          </w:p>
          <w:p w14:paraId="7BEB6623" w14:textId="413918D9" w:rsidR="008B0FC3" w:rsidRPr="008B0FC3" w:rsidRDefault="008B0FC3" w:rsidP="008B0FC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i/>
                <w:szCs w:val="18"/>
                <w:lang w:val="de-DE" w:eastAsia="ar-SA"/>
              </w:rPr>
              <w:t>Revision of S1-250268.</w:t>
            </w:r>
          </w:p>
          <w:p w14:paraId="616D4CD4" w14:textId="35438FAB" w:rsidR="008B0FC3" w:rsidRPr="008B0FC3" w:rsidRDefault="008B0FC3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szCs w:val="18"/>
                <w:lang w:val="de-DE" w:eastAsia="ar-SA"/>
              </w:rPr>
              <w:t>Revision of S1-250513.</w:t>
            </w:r>
          </w:p>
        </w:tc>
      </w:tr>
      <w:tr w:rsidR="00ED5D4E" w:rsidRPr="002B5B90" w14:paraId="480D6C74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AFE492" w14:textId="5A3E3D08" w:rsidR="00ED5D4E" w:rsidRPr="00D053C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053C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E07ACC" w14:textId="7D27652A" w:rsidR="00ED5D4E" w:rsidRPr="00D053CA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57" w:history="1">
              <w:r w:rsidR="00157AEF" w:rsidRPr="00D053CA">
                <w:rPr>
                  <w:rStyle w:val="Hyperlink"/>
                  <w:rFonts w:cs="Arial"/>
                  <w:color w:val="auto"/>
                  <w:lang w:val="fr-FR"/>
                </w:rPr>
                <w:t>S1-250203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3C212" w14:textId="77777777" w:rsidR="00ED5D4E" w:rsidRPr="00D053C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053CA">
              <w:rPr>
                <w:lang w:val="fr-FR"/>
              </w:rPr>
              <w:t>NTT DOCOMO,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8FDD6" w14:textId="77777777" w:rsidR="00ED5D4E" w:rsidRPr="00D053C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053CA">
              <w:rPr>
                <w:lang w:val="fr-FR"/>
              </w:rPr>
              <w:t xml:space="preserve">Pseudo-CR on </w:t>
            </w:r>
            <w:proofErr w:type="spellStart"/>
            <w:r w:rsidRPr="00D053CA">
              <w:rPr>
                <w:lang w:val="fr-FR"/>
              </w:rPr>
              <w:t>privacy</w:t>
            </w:r>
            <w:proofErr w:type="spellEnd"/>
            <w:r w:rsidRPr="00D053CA">
              <w:rPr>
                <w:lang w:val="fr-FR"/>
              </w:rPr>
              <w:t xml:space="preserve"> protection of data </w:t>
            </w:r>
            <w:proofErr w:type="spellStart"/>
            <w:r w:rsidRPr="00D053CA">
              <w:rPr>
                <w:lang w:val="fr-FR"/>
              </w:rPr>
              <w:t>exposure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ED7A7" w14:textId="440674A5" w:rsidR="00ED5D4E" w:rsidRPr="00D053CA" w:rsidRDefault="00D053C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053CA">
              <w:rPr>
                <w:rFonts w:eastAsia="Times New Roman" w:cs="Arial"/>
                <w:szCs w:val="18"/>
                <w:lang w:val="de-DE" w:eastAsia="ar-SA"/>
              </w:rPr>
              <w:t>Revised to S1-250514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4047F" w14:textId="77777777" w:rsidR="00ED5D4E" w:rsidRPr="00D053C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053CA">
              <w:rPr>
                <w:rFonts w:eastAsia="Arial Unicode MS" w:cs="Arial"/>
                <w:szCs w:val="18"/>
                <w:lang w:val="de-DE" w:eastAsia="ar-SA"/>
              </w:rPr>
              <w:t>Privacy</w:t>
            </w:r>
          </w:p>
        </w:tc>
      </w:tr>
      <w:tr w:rsidR="00D053CA" w:rsidRPr="002B5B90" w14:paraId="07E9FADE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EA87C9" w14:textId="3A4448A6" w:rsidR="00D053CA" w:rsidRPr="008B0FC3" w:rsidRDefault="00D053C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F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67F865" w14:textId="08AC26B2" w:rsidR="00D053CA" w:rsidRPr="008B0FC3" w:rsidRDefault="00B607A0" w:rsidP="00ED5D4E">
            <w:pPr>
              <w:snapToGrid w:val="0"/>
              <w:spacing w:after="0" w:line="240" w:lineRule="auto"/>
            </w:pPr>
            <w:hyperlink r:id="rId58" w:history="1">
              <w:r w:rsidR="00D053CA" w:rsidRPr="008B0FC3">
                <w:rPr>
                  <w:rStyle w:val="Hyperlink"/>
                  <w:rFonts w:cs="Arial"/>
                  <w:color w:val="auto"/>
                </w:rPr>
                <w:t>S1-250514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0B11462" w14:textId="4597596C" w:rsidR="00D053CA" w:rsidRPr="008B0FC3" w:rsidRDefault="00D053CA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B0FC3">
              <w:rPr>
                <w:lang w:val="fr-FR"/>
              </w:rPr>
              <w:t>NTT DOCOMO,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67B755" w14:textId="5A4E5215" w:rsidR="00D053CA" w:rsidRPr="008B0FC3" w:rsidRDefault="00D053CA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B0FC3">
              <w:rPr>
                <w:lang w:val="fr-FR"/>
              </w:rPr>
              <w:t xml:space="preserve">Pseudo-CR on </w:t>
            </w:r>
            <w:proofErr w:type="spellStart"/>
            <w:r w:rsidRPr="008B0FC3">
              <w:rPr>
                <w:lang w:val="fr-FR"/>
              </w:rPr>
              <w:t>privacy</w:t>
            </w:r>
            <w:proofErr w:type="spellEnd"/>
            <w:r w:rsidRPr="008B0FC3">
              <w:rPr>
                <w:lang w:val="fr-FR"/>
              </w:rPr>
              <w:t xml:space="preserve"> protection of data </w:t>
            </w:r>
            <w:proofErr w:type="spellStart"/>
            <w:r w:rsidRPr="008B0FC3">
              <w:rPr>
                <w:lang w:val="fr-FR"/>
              </w:rPr>
              <w:t>exposure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F13FE0" w14:textId="10D1CE9A" w:rsidR="00D053CA" w:rsidRPr="008B0FC3" w:rsidRDefault="008B0FC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B0FC3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C8F266" w14:textId="52A673B0" w:rsidR="00D053CA" w:rsidRPr="008B0FC3" w:rsidRDefault="00D053CA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i/>
                <w:szCs w:val="18"/>
                <w:lang w:val="de-DE" w:eastAsia="ar-SA"/>
              </w:rPr>
              <w:t>Privacy</w:t>
            </w:r>
          </w:p>
          <w:p w14:paraId="472C41ED" w14:textId="68A3D255" w:rsidR="00D053CA" w:rsidRPr="008B0FC3" w:rsidRDefault="00D053CA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szCs w:val="18"/>
                <w:lang w:val="de-DE" w:eastAsia="ar-SA"/>
              </w:rPr>
              <w:t>Revision of S1-250203.</w:t>
            </w:r>
          </w:p>
        </w:tc>
      </w:tr>
      <w:tr w:rsidR="00ED5D4E" w:rsidRPr="002B5B90" w14:paraId="09AAE140" w14:textId="77777777" w:rsidTr="00CE00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682C5" w14:textId="20B84170" w:rsidR="00ED5D4E" w:rsidRPr="00CE0018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E00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D3973D" w14:textId="6E96BA4D" w:rsidR="00ED5D4E" w:rsidRPr="00CE001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59" w:history="1">
              <w:r w:rsidR="00157AEF" w:rsidRPr="00CE0018">
                <w:rPr>
                  <w:rStyle w:val="Hyperlink"/>
                  <w:rFonts w:cs="Arial"/>
                  <w:color w:val="auto"/>
                  <w:lang w:val="fr-FR"/>
                </w:rPr>
                <w:t>S1-250096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5DA035" w14:textId="77777777" w:rsidR="00ED5D4E" w:rsidRPr="00CE001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E0018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D7C8B4" w14:textId="77777777" w:rsidR="00ED5D4E" w:rsidRPr="00CE001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CE0018">
              <w:rPr>
                <w:lang w:val="fr-FR"/>
              </w:rPr>
              <w:t>Privacy</w:t>
            </w:r>
            <w:proofErr w:type="spellEnd"/>
            <w:r w:rsidRPr="00CE0018">
              <w:rPr>
                <w:lang w:val="fr-FR"/>
              </w:rPr>
              <w:t xml:space="preserve"> </w:t>
            </w:r>
            <w:proofErr w:type="spellStart"/>
            <w:r w:rsidRPr="00CE0018">
              <w:rPr>
                <w:lang w:val="fr-FR"/>
              </w:rPr>
              <w:t>Considerations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B7BBF" w14:textId="51B58C50" w:rsidR="00ED5D4E" w:rsidRPr="00CE0018" w:rsidRDefault="00CE001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E0018">
              <w:rPr>
                <w:rFonts w:eastAsia="Times New Roman" w:cs="Arial"/>
                <w:szCs w:val="18"/>
                <w:lang w:val="de-DE" w:eastAsia="ar-SA"/>
              </w:rPr>
              <w:t>Revised to S1-250515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071B2F" w14:textId="77777777" w:rsidR="00ED5D4E" w:rsidRPr="00CE0018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E0018">
              <w:rPr>
                <w:rFonts w:eastAsia="Arial Unicode MS" w:cs="Arial"/>
                <w:szCs w:val="18"/>
                <w:lang w:val="de-DE" w:eastAsia="ar-SA"/>
              </w:rPr>
              <w:t>Privacy</w:t>
            </w:r>
          </w:p>
        </w:tc>
      </w:tr>
      <w:tr w:rsidR="00CE0018" w:rsidRPr="002B5B90" w14:paraId="623F0108" w14:textId="77777777" w:rsidTr="001D35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6438" w14:textId="796DC498" w:rsidR="00CE0018" w:rsidRPr="00CE0018" w:rsidRDefault="00CE001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E00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67424" w14:textId="5207FBB7" w:rsidR="00CE0018" w:rsidRPr="00CE0018" w:rsidRDefault="00B607A0" w:rsidP="00ED5D4E">
            <w:pPr>
              <w:snapToGrid w:val="0"/>
              <w:spacing w:after="0" w:line="240" w:lineRule="auto"/>
            </w:pPr>
            <w:hyperlink r:id="rId60" w:history="1">
              <w:r w:rsidR="00CE0018" w:rsidRPr="00CE0018">
                <w:rPr>
                  <w:rStyle w:val="Hyperlink"/>
                  <w:rFonts w:cs="Arial"/>
                  <w:color w:val="auto"/>
                </w:rPr>
                <w:t>S1-250515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3A9B" w14:textId="6EB8CE18" w:rsidR="00CE0018" w:rsidRPr="00CE0018" w:rsidRDefault="00CE0018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E0018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289E" w14:textId="42C7670E" w:rsidR="00CE0018" w:rsidRPr="00CE0018" w:rsidRDefault="00CE0018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CE0018">
              <w:rPr>
                <w:lang w:val="fr-FR"/>
              </w:rPr>
              <w:t>Privacy</w:t>
            </w:r>
            <w:proofErr w:type="spellEnd"/>
            <w:r w:rsidRPr="00CE0018">
              <w:rPr>
                <w:lang w:val="fr-FR"/>
              </w:rPr>
              <w:t xml:space="preserve"> </w:t>
            </w:r>
            <w:proofErr w:type="spellStart"/>
            <w:r w:rsidRPr="00CE0018">
              <w:rPr>
                <w:lang w:val="fr-FR"/>
              </w:rPr>
              <w:t>Considerations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2D36" w14:textId="77777777" w:rsidR="00CE0018" w:rsidRPr="00CE0018" w:rsidRDefault="00CE001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E62CA" w14:textId="4AD7FA49" w:rsidR="00CE0018" w:rsidRPr="00CE0018" w:rsidRDefault="00CE0018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E0018">
              <w:rPr>
                <w:rFonts w:eastAsia="Arial Unicode MS" w:cs="Arial"/>
                <w:i/>
                <w:szCs w:val="18"/>
                <w:lang w:val="de-DE" w:eastAsia="ar-SA"/>
              </w:rPr>
              <w:t>Privacy</w:t>
            </w:r>
          </w:p>
          <w:p w14:paraId="2E61351A" w14:textId="031C0311" w:rsidR="00CE0018" w:rsidRPr="00CE0018" w:rsidRDefault="00CE0018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E0018">
              <w:rPr>
                <w:rFonts w:eastAsia="Arial Unicode MS" w:cs="Arial"/>
                <w:szCs w:val="18"/>
                <w:lang w:val="de-DE" w:eastAsia="ar-SA"/>
              </w:rPr>
              <w:t>Revision of S1-250096.</w:t>
            </w:r>
          </w:p>
        </w:tc>
      </w:tr>
      <w:tr w:rsidR="00ED5D4E" w:rsidRPr="002B5B90" w14:paraId="0F50529A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FFB6F" w14:textId="57B31DE2" w:rsidR="00ED5D4E" w:rsidRPr="001D3502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35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ADD173" w14:textId="4888464C" w:rsidR="00ED5D4E" w:rsidRPr="001D3502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61" w:history="1">
              <w:r w:rsidR="00157AEF" w:rsidRPr="001D3502">
                <w:rPr>
                  <w:rStyle w:val="Hyperlink"/>
                  <w:rFonts w:cs="Arial"/>
                  <w:color w:val="auto"/>
                  <w:lang w:val="fr-FR"/>
                </w:rPr>
                <w:t>S1-250095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919FE" w14:textId="77777777" w:rsidR="00ED5D4E" w:rsidRPr="001D350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D3502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710B9" w14:textId="77777777" w:rsidR="00ED5D4E" w:rsidRPr="001D350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D3502">
              <w:rPr>
                <w:lang w:val="fr-FR"/>
              </w:rPr>
              <w:t xml:space="preserve">User Consent </w:t>
            </w:r>
            <w:proofErr w:type="spellStart"/>
            <w:r w:rsidRPr="001D3502">
              <w:rPr>
                <w:lang w:val="fr-FR"/>
              </w:rPr>
              <w:t>Considerations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94EF7" w14:textId="49084F9F" w:rsidR="00ED5D4E" w:rsidRPr="001D3502" w:rsidRDefault="001D350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D3502">
              <w:rPr>
                <w:rFonts w:eastAsia="Times New Roman" w:cs="Arial"/>
                <w:szCs w:val="18"/>
                <w:lang w:val="de-DE" w:eastAsia="ar-SA"/>
              </w:rPr>
              <w:t>Revised to S1-250516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737B1" w14:textId="77777777" w:rsidR="00ED5D4E" w:rsidRPr="001D3502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D3502">
              <w:rPr>
                <w:rFonts w:eastAsia="Arial Unicode MS" w:cs="Arial"/>
                <w:szCs w:val="18"/>
                <w:lang w:val="de-DE" w:eastAsia="ar-SA"/>
              </w:rPr>
              <w:t>User Consent</w:t>
            </w:r>
          </w:p>
        </w:tc>
      </w:tr>
      <w:tr w:rsidR="001D3502" w:rsidRPr="002B5B90" w14:paraId="5E509926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4BE5B" w14:textId="57CA48E7" w:rsidR="001D3502" w:rsidRPr="008B0FC3" w:rsidRDefault="001D350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F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75857" w14:textId="5C13AE7E" w:rsidR="001D3502" w:rsidRPr="008B0FC3" w:rsidRDefault="00B607A0" w:rsidP="00ED5D4E">
            <w:pPr>
              <w:snapToGrid w:val="0"/>
              <w:spacing w:after="0" w:line="240" w:lineRule="auto"/>
            </w:pPr>
            <w:hyperlink r:id="rId62" w:history="1">
              <w:r w:rsidR="001D3502" w:rsidRPr="008B0FC3">
                <w:rPr>
                  <w:rStyle w:val="Hyperlink"/>
                  <w:rFonts w:cs="Arial"/>
                  <w:color w:val="auto"/>
                </w:rPr>
                <w:t>S1-250516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4CCAF" w14:textId="6A6481B6" w:rsidR="001D3502" w:rsidRPr="008B0FC3" w:rsidRDefault="001D3502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B0FC3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6D2F90" w14:textId="2CD10400" w:rsidR="001D3502" w:rsidRPr="008B0FC3" w:rsidRDefault="001D3502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B0FC3">
              <w:rPr>
                <w:lang w:val="fr-FR"/>
              </w:rPr>
              <w:t xml:space="preserve">User Consent </w:t>
            </w:r>
            <w:proofErr w:type="spellStart"/>
            <w:r w:rsidRPr="008B0FC3">
              <w:rPr>
                <w:lang w:val="fr-FR"/>
              </w:rPr>
              <w:t>Considerations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686EB" w14:textId="78CC65B5" w:rsidR="001D3502" w:rsidRPr="008B0FC3" w:rsidRDefault="008B0FC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B0FC3">
              <w:rPr>
                <w:rFonts w:eastAsia="Times New Roman" w:cs="Arial"/>
                <w:szCs w:val="18"/>
                <w:lang w:val="de-DE" w:eastAsia="ar-SA"/>
              </w:rPr>
              <w:t>Revised to S1-250543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6D6DB" w14:textId="6F3C63EF" w:rsidR="001D3502" w:rsidRPr="008B0FC3" w:rsidRDefault="001D350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i/>
                <w:szCs w:val="18"/>
                <w:lang w:val="de-DE" w:eastAsia="ar-SA"/>
              </w:rPr>
              <w:t>User Consent</w:t>
            </w:r>
          </w:p>
          <w:p w14:paraId="7432DCE1" w14:textId="065BA934" w:rsidR="001D3502" w:rsidRPr="008B0FC3" w:rsidRDefault="001D350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szCs w:val="18"/>
                <w:lang w:val="de-DE" w:eastAsia="ar-SA"/>
              </w:rPr>
              <w:t>Revision of S1-250095.</w:t>
            </w:r>
          </w:p>
        </w:tc>
      </w:tr>
      <w:tr w:rsidR="008B0FC3" w:rsidRPr="002B5B90" w14:paraId="5162A913" w14:textId="77777777" w:rsidTr="008B0FC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C505C" w14:textId="4D5BDC69" w:rsidR="008B0FC3" w:rsidRPr="008B0FC3" w:rsidRDefault="008B0FC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B0FC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C40B" w14:textId="722DCB67" w:rsidR="008B0FC3" w:rsidRPr="008B0FC3" w:rsidRDefault="00B607A0" w:rsidP="00ED5D4E">
            <w:pPr>
              <w:snapToGrid w:val="0"/>
              <w:spacing w:after="0" w:line="240" w:lineRule="auto"/>
            </w:pPr>
            <w:hyperlink r:id="rId63" w:history="1">
              <w:r w:rsidR="008B0FC3" w:rsidRPr="008B0FC3">
                <w:rPr>
                  <w:rStyle w:val="Hyperlink"/>
                  <w:rFonts w:cs="Arial"/>
                  <w:color w:val="auto"/>
                </w:rPr>
                <w:t>S1-250543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C60C" w14:textId="1936DDAE" w:rsidR="008B0FC3" w:rsidRPr="008B0FC3" w:rsidRDefault="008B0FC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B0FC3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E6AFD" w14:textId="68E31C46" w:rsidR="008B0FC3" w:rsidRPr="008B0FC3" w:rsidRDefault="008B0FC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8B0FC3">
              <w:rPr>
                <w:lang w:val="fr-FR"/>
              </w:rPr>
              <w:t xml:space="preserve">User Consent </w:t>
            </w:r>
            <w:proofErr w:type="spellStart"/>
            <w:r w:rsidRPr="008B0FC3">
              <w:rPr>
                <w:lang w:val="fr-FR"/>
              </w:rPr>
              <w:t>Considerations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4155" w14:textId="77777777" w:rsidR="008B0FC3" w:rsidRPr="008B0FC3" w:rsidRDefault="008B0FC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C674" w14:textId="77777777" w:rsidR="008B0FC3" w:rsidRPr="008B0FC3" w:rsidRDefault="008B0FC3" w:rsidP="008B0FC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i/>
                <w:szCs w:val="18"/>
                <w:lang w:val="de-DE" w:eastAsia="ar-SA"/>
              </w:rPr>
              <w:t>User Consent</w:t>
            </w:r>
          </w:p>
          <w:p w14:paraId="68B6AA41" w14:textId="42671D64" w:rsidR="008B0FC3" w:rsidRPr="008B0FC3" w:rsidRDefault="008B0FC3" w:rsidP="008B0FC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i/>
                <w:szCs w:val="18"/>
                <w:lang w:val="de-DE" w:eastAsia="ar-SA"/>
              </w:rPr>
              <w:t>Revision of S1-250095.</w:t>
            </w:r>
          </w:p>
          <w:p w14:paraId="28C6100E" w14:textId="58239923" w:rsidR="008B0FC3" w:rsidRPr="008B0FC3" w:rsidRDefault="008B0FC3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8B0FC3">
              <w:rPr>
                <w:rFonts w:eastAsia="Arial Unicode MS" w:cs="Arial"/>
                <w:szCs w:val="18"/>
                <w:lang w:val="de-DE" w:eastAsia="ar-SA"/>
              </w:rPr>
              <w:t>Revision of S1-250516.</w:t>
            </w:r>
          </w:p>
        </w:tc>
      </w:tr>
      <w:tr w:rsidR="00ED5D4E" w:rsidRPr="002B5B90" w14:paraId="50ACC220" w14:textId="77777777" w:rsidTr="0015777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7D947F" w14:textId="0D8E49C9" w:rsidR="00ED5D4E" w:rsidRPr="001D3502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35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6889B" w14:textId="6604DB7B" w:rsidR="00ED5D4E" w:rsidRPr="001D3502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64" w:history="1">
              <w:r w:rsidR="00157AEF" w:rsidRPr="001D3502">
                <w:rPr>
                  <w:rStyle w:val="Hyperlink"/>
                  <w:rFonts w:cs="Arial"/>
                  <w:color w:val="auto"/>
                  <w:lang w:val="fr-FR"/>
                </w:rPr>
                <w:t>S1-250272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A36C30" w14:textId="77777777" w:rsidR="00ED5D4E" w:rsidRPr="001D350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1D3502">
              <w:rPr>
                <w:lang w:val="fr-FR"/>
              </w:rPr>
              <w:t>CableLabs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A4B06" w14:textId="77777777" w:rsidR="00ED5D4E" w:rsidRPr="001D350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D3502">
              <w:rPr>
                <w:lang w:val="fr-FR"/>
              </w:rPr>
              <w:t>User Consent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CF9FF" w14:textId="33F7AAE5" w:rsidR="00ED5D4E" w:rsidRPr="001D3502" w:rsidRDefault="001D350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250516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F9D28" w14:textId="77777777" w:rsidR="00ED5D4E" w:rsidRPr="001D3502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D3502">
              <w:rPr>
                <w:rFonts w:eastAsia="Arial Unicode MS" w:cs="Arial"/>
                <w:szCs w:val="18"/>
                <w:lang w:val="de-DE" w:eastAsia="ar-SA"/>
              </w:rPr>
              <w:t>User Consent</w:t>
            </w:r>
          </w:p>
        </w:tc>
      </w:tr>
      <w:tr w:rsidR="00ED5D4E" w:rsidRPr="002B5B90" w14:paraId="73A24E43" w14:textId="77777777" w:rsidTr="0078350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0211E" w14:textId="26B15FF7" w:rsidR="00ED5D4E" w:rsidRPr="00157779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777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23270F" w14:textId="1E3CF794" w:rsidR="00ED5D4E" w:rsidRPr="00157779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65" w:history="1">
              <w:r w:rsidR="00157AEF" w:rsidRPr="00157779">
                <w:rPr>
                  <w:rStyle w:val="Hyperlink"/>
                  <w:rFonts w:cs="Arial"/>
                  <w:color w:val="auto"/>
                  <w:lang w:val="fr-FR"/>
                </w:rPr>
                <w:t>S1-250018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9E35E7" w14:textId="77777777" w:rsidR="00ED5D4E" w:rsidRPr="0015777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157779">
              <w:rPr>
                <w:lang w:val="fr-FR"/>
              </w:rPr>
              <w:t>vivo</w:t>
            </w:r>
            <w:proofErr w:type="gramEnd"/>
            <w:r w:rsidRPr="00157779">
              <w:rPr>
                <w:lang w:val="fr-FR"/>
              </w:rPr>
              <w:t>, China Mobile,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6B564" w14:textId="77777777" w:rsidR="00ED5D4E" w:rsidRPr="00157779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157779">
              <w:rPr>
                <w:lang w:val="fr-FR"/>
              </w:rPr>
              <w:t xml:space="preserve">Use case on Reduction of Security </w:t>
            </w:r>
            <w:proofErr w:type="spellStart"/>
            <w:r w:rsidRPr="00157779">
              <w:rPr>
                <w:lang w:val="fr-FR"/>
              </w:rPr>
              <w:t>related</w:t>
            </w:r>
            <w:proofErr w:type="spellEnd"/>
            <w:r w:rsidRPr="00157779">
              <w:rPr>
                <w:lang w:val="fr-FR"/>
              </w:rPr>
              <w:t xml:space="preserve"> </w:t>
            </w:r>
            <w:proofErr w:type="spellStart"/>
            <w:r w:rsidRPr="00157779">
              <w:rPr>
                <w:lang w:val="fr-FR"/>
              </w:rPr>
              <w:t>Signaling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961F7" w14:textId="4FB69E3F" w:rsidR="00ED5D4E" w:rsidRPr="00157779" w:rsidRDefault="0015777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57779">
              <w:rPr>
                <w:rFonts w:eastAsia="Times New Roman" w:cs="Arial"/>
                <w:szCs w:val="18"/>
                <w:lang w:val="de-DE" w:eastAsia="ar-SA"/>
              </w:rPr>
              <w:t>Revised to S1-250517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603A1D" w14:textId="77777777" w:rsidR="00ED5D4E" w:rsidRPr="00157779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157779">
              <w:rPr>
                <w:rFonts w:eastAsia="Arial Unicode MS" w:cs="Arial"/>
                <w:szCs w:val="18"/>
                <w:lang w:val="de-DE" w:eastAsia="ar-SA"/>
              </w:rPr>
              <w:t>Signaling reduction</w:t>
            </w:r>
          </w:p>
        </w:tc>
      </w:tr>
      <w:tr w:rsidR="00157779" w:rsidRPr="002B5B90" w14:paraId="2BB75586" w14:textId="77777777" w:rsidTr="002E23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2466B4" w14:textId="04915FF8" w:rsidR="00157779" w:rsidRPr="00783500" w:rsidRDefault="00157779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835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4DC83" w14:textId="06CFE864" w:rsidR="00157779" w:rsidRPr="00783500" w:rsidRDefault="00B607A0" w:rsidP="00ED5D4E">
            <w:pPr>
              <w:snapToGrid w:val="0"/>
              <w:spacing w:after="0" w:line="240" w:lineRule="auto"/>
            </w:pPr>
            <w:hyperlink r:id="rId66" w:history="1">
              <w:r w:rsidR="00157779" w:rsidRPr="00783500">
                <w:rPr>
                  <w:rStyle w:val="Hyperlink"/>
                  <w:rFonts w:cs="Arial"/>
                  <w:color w:val="auto"/>
                </w:rPr>
                <w:t>S1-250517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C4E41" w14:textId="6BFC4E16" w:rsidR="00157779" w:rsidRPr="00783500" w:rsidRDefault="00157779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783500">
              <w:rPr>
                <w:lang w:val="fr-FR"/>
              </w:rPr>
              <w:t>vivo</w:t>
            </w:r>
            <w:proofErr w:type="gramEnd"/>
            <w:r w:rsidRPr="00783500">
              <w:rPr>
                <w:lang w:val="fr-FR"/>
              </w:rPr>
              <w:t>, China Mobile,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2E416" w14:textId="494CA544" w:rsidR="00157779" w:rsidRPr="00783500" w:rsidRDefault="00157779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783500">
              <w:rPr>
                <w:lang w:val="fr-FR"/>
              </w:rPr>
              <w:t xml:space="preserve">Use case on Reduction of Security </w:t>
            </w:r>
            <w:proofErr w:type="spellStart"/>
            <w:r w:rsidRPr="00783500">
              <w:rPr>
                <w:lang w:val="fr-FR"/>
              </w:rPr>
              <w:t>related</w:t>
            </w:r>
            <w:proofErr w:type="spellEnd"/>
            <w:r w:rsidRPr="00783500">
              <w:rPr>
                <w:lang w:val="fr-FR"/>
              </w:rPr>
              <w:t xml:space="preserve"> </w:t>
            </w:r>
            <w:proofErr w:type="spellStart"/>
            <w:r w:rsidRPr="00783500">
              <w:rPr>
                <w:lang w:val="fr-FR"/>
              </w:rPr>
              <w:t>Signaling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4FCFA" w14:textId="2B953B7F" w:rsidR="00157779" w:rsidRPr="00783500" w:rsidRDefault="0078350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83500">
              <w:rPr>
                <w:rFonts w:eastAsia="Times New Roman" w:cs="Arial"/>
                <w:szCs w:val="18"/>
                <w:lang w:val="de-DE" w:eastAsia="ar-SA"/>
              </w:rPr>
              <w:t>Revised to S1-250539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78D8A" w14:textId="666AB68F" w:rsidR="00157779" w:rsidRPr="00783500" w:rsidRDefault="00157779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83500">
              <w:rPr>
                <w:rFonts w:eastAsia="Arial Unicode MS" w:cs="Arial"/>
                <w:i/>
                <w:szCs w:val="18"/>
                <w:lang w:val="de-DE" w:eastAsia="ar-SA"/>
              </w:rPr>
              <w:t>Signaling reduction</w:t>
            </w:r>
          </w:p>
          <w:p w14:paraId="44B9EC9E" w14:textId="581B6391" w:rsidR="00157779" w:rsidRPr="00783500" w:rsidRDefault="00157779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783500">
              <w:rPr>
                <w:rFonts w:eastAsia="Arial Unicode MS" w:cs="Arial"/>
                <w:szCs w:val="18"/>
                <w:lang w:val="de-DE" w:eastAsia="ar-SA"/>
              </w:rPr>
              <w:t>Revision of S1-250018.</w:t>
            </w:r>
          </w:p>
        </w:tc>
      </w:tr>
      <w:tr w:rsidR="00783500" w:rsidRPr="002B5B90" w14:paraId="157E9EF3" w14:textId="77777777" w:rsidTr="002E23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F5C1CE" w14:textId="5E681214" w:rsidR="00783500" w:rsidRPr="002E23B0" w:rsidRDefault="0078350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23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190781" w14:textId="1ED53844" w:rsidR="00783500" w:rsidRPr="002E23B0" w:rsidRDefault="00B607A0" w:rsidP="00ED5D4E">
            <w:pPr>
              <w:snapToGrid w:val="0"/>
              <w:spacing w:after="0" w:line="240" w:lineRule="auto"/>
            </w:pPr>
            <w:hyperlink r:id="rId67" w:history="1">
              <w:r w:rsidR="00783500" w:rsidRPr="002E23B0">
                <w:rPr>
                  <w:rStyle w:val="Hyperlink"/>
                  <w:rFonts w:cs="Arial"/>
                  <w:color w:val="auto"/>
                </w:rPr>
                <w:t>S1-250539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41A984" w14:textId="07224977" w:rsidR="00783500" w:rsidRPr="002E23B0" w:rsidRDefault="00783500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2E23B0">
              <w:rPr>
                <w:lang w:val="fr-FR"/>
              </w:rPr>
              <w:t>vivo</w:t>
            </w:r>
            <w:proofErr w:type="gramEnd"/>
            <w:r w:rsidRPr="002E23B0">
              <w:rPr>
                <w:lang w:val="fr-FR"/>
              </w:rPr>
              <w:t>, China Mobile,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111C00" w14:textId="49690DC8" w:rsidR="00783500" w:rsidRPr="002E23B0" w:rsidRDefault="00783500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2E23B0">
              <w:rPr>
                <w:lang w:val="fr-FR"/>
              </w:rPr>
              <w:t xml:space="preserve">Use case on Reduction of Security </w:t>
            </w:r>
            <w:proofErr w:type="spellStart"/>
            <w:r w:rsidRPr="002E23B0">
              <w:rPr>
                <w:lang w:val="fr-FR"/>
              </w:rPr>
              <w:t>related</w:t>
            </w:r>
            <w:proofErr w:type="spellEnd"/>
            <w:r w:rsidRPr="002E23B0">
              <w:rPr>
                <w:lang w:val="fr-FR"/>
              </w:rPr>
              <w:t xml:space="preserve"> </w:t>
            </w:r>
            <w:proofErr w:type="spellStart"/>
            <w:r w:rsidRPr="002E23B0">
              <w:rPr>
                <w:lang w:val="fr-FR"/>
              </w:rPr>
              <w:t>Signaling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6BE6D1" w14:textId="4AA4F635" w:rsidR="00783500" w:rsidRPr="002E23B0" w:rsidRDefault="002E23B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2E23B0">
              <w:rPr>
                <w:rFonts w:eastAsia="Times New Roman" w:cs="Arial"/>
                <w:szCs w:val="18"/>
                <w:lang w:val="de-DE" w:eastAsia="ar-SA"/>
              </w:rPr>
              <w:t>Revised to S1-250544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865B44" w14:textId="77777777" w:rsidR="00783500" w:rsidRPr="002E23B0" w:rsidRDefault="00783500" w:rsidP="0078350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2E23B0">
              <w:rPr>
                <w:rFonts w:eastAsia="Arial Unicode MS" w:cs="Arial"/>
                <w:i/>
                <w:szCs w:val="18"/>
                <w:lang w:val="de-DE" w:eastAsia="ar-SA"/>
              </w:rPr>
              <w:t>Signaling reduction</w:t>
            </w:r>
          </w:p>
          <w:p w14:paraId="313064A2" w14:textId="3E683C76" w:rsidR="00783500" w:rsidRPr="002E23B0" w:rsidRDefault="00783500" w:rsidP="0078350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23B0">
              <w:rPr>
                <w:rFonts w:eastAsia="Arial Unicode MS" w:cs="Arial"/>
                <w:i/>
                <w:szCs w:val="18"/>
                <w:lang w:val="de-DE" w:eastAsia="ar-SA"/>
              </w:rPr>
              <w:t>Revision of S1-250018.</w:t>
            </w:r>
          </w:p>
          <w:p w14:paraId="6082D051" w14:textId="598A7ED4" w:rsidR="00783500" w:rsidRPr="002E23B0" w:rsidRDefault="00783500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23B0">
              <w:rPr>
                <w:rFonts w:eastAsia="Arial Unicode MS" w:cs="Arial"/>
                <w:szCs w:val="18"/>
                <w:lang w:val="de-DE" w:eastAsia="ar-SA"/>
              </w:rPr>
              <w:t>Revision of S1-250517.</w:t>
            </w:r>
          </w:p>
        </w:tc>
      </w:tr>
      <w:tr w:rsidR="002E23B0" w:rsidRPr="002B5B90" w14:paraId="0C263E65" w14:textId="77777777" w:rsidTr="002E23B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0DEAB" w14:textId="112D3C75" w:rsidR="002E23B0" w:rsidRPr="002E23B0" w:rsidRDefault="002E23B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E23B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AE9CA" w14:textId="66258749" w:rsidR="002E23B0" w:rsidRPr="002E23B0" w:rsidRDefault="00B607A0" w:rsidP="00ED5D4E">
            <w:pPr>
              <w:snapToGrid w:val="0"/>
              <w:spacing w:after="0" w:line="240" w:lineRule="auto"/>
              <w:rPr>
                <w:rFonts w:cs="Arial"/>
              </w:rPr>
            </w:pPr>
            <w:hyperlink r:id="rId68" w:history="1">
              <w:r w:rsidR="002E23B0" w:rsidRPr="002E23B0">
                <w:rPr>
                  <w:rStyle w:val="Hyperlink"/>
                  <w:rFonts w:cs="Arial"/>
                  <w:color w:val="auto"/>
                </w:rPr>
                <w:t>S1-250544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7AF8B" w14:textId="1D11572F" w:rsidR="002E23B0" w:rsidRPr="002E23B0" w:rsidRDefault="002E23B0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2E23B0">
              <w:rPr>
                <w:lang w:val="fr-FR"/>
              </w:rPr>
              <w:t>vivo</w:t>
            </w:r>
            <w:proofErr w:type="gramEnd"/>
            <w:r w:rsidRPr="002E23B0">
              <w:rPr>
                <w:lang w:val="fr-FR"/>
              </w:rPr>
              <w:t>, China Mobile,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63413" w14:textId="3D4A6E4E" w:rsidR="002E23B0" w:rsidRPr="002E23B0" w:rsidRDefault="002E23B0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2E23B0">
              <w:rPr>
                <w:lang w:val="fr-FR"/>
              </w:rPr>
              <w:t xml:space="preserve">Use case on Reduction of Security </w:t>
            </w:r>
            <w:proofErr w:type="spellStart"/>
            <w:r w:rsidRPr="002E23B0">
              <w:rPr>
                <w:lang w:val="fr-FR"/>
              </w:rPr>
              <w:t>related</w:t>
            </w:r>
            <w:proofErr w:type="spellEnd"/>
            <w:r w:rsidRPr="002E23B0">
              <w:rPr>
                <w:lang w:val="fr-FR"/>
              </w:rPr>
              <w:t xml:space="preserve"> </w:t>
            </w:r>
            <w:proofErr w:type="spellStart"/>
            <w:r w:rsidRPr="002E23B0">
              <w:rPr>
                <w:lang w:val="fr-FR"/>
              </w:rPr>
              <w:t>Signaling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888CF" w14:textId="77777777" w:rsidR="002E23B0" w:rsidRPr="002E23B0" w:rsidRDefault="002E23B0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27CF0" w14:textId="77777777" w:rsidR="002E23B0" w:rsidRPr="002E23B0" w:rsidRDefault="002E23B0" w:rsidP="002E23B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2E23B0">
              <w:rPr>
                <w:rFonts w:eastAsia="Arial Unicode MS" w:cs="Arial"/>
                <w:i/>
                <w:szCs w:val="18"/>
                <w:lang w:val="de-DE" w:eastAsia="ar-SA"/>
              </w:rPr>
              <w:t>Signaling reduction</w:t>
            </w:r>
          </w:p>
          <w:p w14:paraId="795FF3A7" w14:textId="77777777" w:rsidR="002E23B0" w:rsidRPr="002E23B0" w:rsidRDefault="002E23B0" w:rsidP="002E23B0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2E23B0">
              <w:rPr>
                <w:rFonts w:eastAsia="Arial Unicode MS" w:cs="Arial"/>
                <w:i/>
                <w:szCs w:val="18"/>
                <w:lang w:val="de-DE" w:eastAsia="ar-SA"/>
              </w:rPr>
              <w:t>Revision of S1-250018.</w:t>
            </w:r>
          </w:p>
          <w:p w14:paraId="1B85CE68" w14:textId="71134028" w:rsidR="002E23B0" w:rsidRPr="002E23B0" w:rsidRDefault="002E23B0" w:rsidP="002E23B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23B0">
              <w:rPr>
                <w:rFonts w:eastAsia="Arial Unicode MS" w:cs="Arial"/>
                <w:i/>
                <w:szCs w:val="18"/>
                <w:lang w:val="de-DE" w:eastAsia="ar-SA"/>
              </w:rPr>
              <w:t>Revision of S1-250517.</w:t>
            </w:r>
          </w:p>
          <w:p w14:paraId="57E520C0" w14:textId="0F752129" w:rsidR="002E23B0" w:rsidRPr="002E23B0" w:rsidRDefault="002E23B0" w:rsidP="00783500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E23B0">
              <w:rPr>
                <w:rFonts w:eastAsia="Arial Unicode MS" w:cs="Arial"/>
                <w:szCs w:val="18"/>
                <w:lang w:val="de-DE" w:eastAsia="ar-SA"/>
              </w:rPr>
              <w:t>Revision of S1-250539.</w:t>
            </w:r>
          </w:p>
        </w:tc>
      </w:tr>
      <w:tr w:rsidR="00ED5D4E" w:rsidRPr="002B5B90" w14:paraId="2C8182D6" w14:textId="77777777" w:rsidTr="00B81F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1577A" w14:textId="7DBB4631" w:rsidR="00ED5D4E" w:rsidRPr="00D40053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00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5B5F8" w14:textId="5F120100" w:rsidR="00ED5D4E" w:rsidRPr="00D40053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69" w:history="1">
              <w:r w:rsidR="00157AEF" w:rsidRPr="00D40053">
                <w:rPr>
                  <w:rStyle w:val="Hyperlink"/>
                  <w:rFonts w:cs="Arial"/>
                  <w:color w:val="auto"/>
                  <w:lang w:val="fr-FR"/>
                </w:rPr>
                <w:t>S1-250188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42ABFB" w14:textId="77777777" w:rsidR="00ED5D4E" w:rsidRPr="00D40053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40053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CCA190" w14:textId="77777777" w:rsidR="00ED5D4E" w:rsidRPr="00D40053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40053">
              <w:rPr>
                <w:lang w:val="fr-FR"/>
              </w:rPr>
              <w:t xml:space="preserve">Use case on </w:t>
            </w:r>
            <w:proofErr w:type="spellStart"/>
            <w:r w:rsidRPr="00D40053">
              <w:rPr>
                <w:lang w:val="fr-FR"/>
              </w:rPr>
              <w:t>security</w:t>
            </w:r>
            <w:proofErr w:type="spellEnd"/>
            <w:r w:rsidRPr="00D40053">
              <w:rPr>
                <w:lang w:val="fr-FR"/>
              </w:rPr>
              <w:t xml:space="preserve"> control </w:t>
            </w:r>
            <w:proofErr w:type="spellStart"/>
            <w:r w:rsidRPr="00D40053">
              <w:rPr>
                <w:lang w:val="fr-FR"/>
              </w:rPr>
              <w:t>enhancement</w:t>
            </w:r>
            <w:proofErr w:type="spellEnd"/>
            <w:r w:rsidRPr="00D40053">
              <w:rPr>
                <w:lang w:val="fr-FR"/>
              </w:rPr>
              <w:t xml:space="preserve"> </w:t>
            </w:r>
            <w:proofErr w:type="spellStart"/>
            <w:r w:rsidRPr="00D40053">
              <w:rPr>
                <w:lang w:val="fr-FR"/>
              </w:rPr>
              <w:t>with</w:t>
            </w:r>
            <w:proofErr w:type="spellEnd"/>
            <w:r w:rsidRPr="00D40053">
              <w:rPr>
                <w:lang w:val="fr-FR"/>
              </w:rPr>
              <w:t xml:space="preserve"> NDT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EE203" w14:textId="7BBD5DC7" w:rsidR="00ED5D4E" w:rsidRPr="00D40053" w:rsidRDefault="00D4005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0053">
              <w:rPr>
                <w:rFonts w:eastAsia="Times New Roman" w:cs="Arial"/>
                <w:szCs w:val="18"/>
                <w:lang w:val="de-DE" w:eastAsia="ar-SA"/>
              </w:rPr>
              <w:t>Revised to S1-250518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1589E" w14:textId="1776DFE6" w:rsidR="00ED5D4E" w:rsidRPr="00D40053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0053">
              <w:rPr>
                <w:rFonts w:eastAsia="Arial Unicode MS" w:cs="Arial"/>
                <w:szCs w:val="18"/>
                <w:lang w:val="de-DE" w:eastAsia="ar-SA"/>
              </w:rPr>
              <w:t xml:space="preserve">Sec usage of NW Dig Twin; NW Dig Twin use case in </w:t>
            </w:r>
            <w:hyperlink r:id="rId70" w:history="1">
              <w:r w:rsidR="00157AEF" w:rsidRPr="00D40053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S1-250087</w:t>
              </w:r>
            </w:hyperlink>
          </w:p>
        </w:tc>
      </w:tr>
      <w:tr w:rsidR="00D40053" w:rsidRPr="002B5B90" w14:paraId="47667847" w14:textId="77777777" w:rsidTr="00B81F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9F79D" w14:textId="6010A4AC" w:rsidR="00D40053" w:rsidRPr="00B81FCE" w:rsidRDefault="00D4005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1FC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6D0CBE" w14:textId="00DC3410" w:rsidR="00D40053" w:rsidRPr="00B81FCE" w:rsidRDefault="00B607A0" w:rsidP="00ED5D4E">
            <w:pPr>
              <w:snapToGrid w:val="0"/>
              <w:spacing w:after="0" w:line="240" w:lineRule="auto"/>
            </w:pPr>
            <w:hyperlink r:id="rId71" w:history="1">
              <w:r w:rsidR="00D40053" w:rsidRPr="00B81FCE">
                <w:rPr>
                  <w:rStyle w:val="Hyperlink"/>
                  <w:rFonts w:cs="Arial"/>
                  <w:color w:val="auto"/>
                </w:rPr>
                <w:t>S1-250518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8E8C2C" w14:textId="2F1F2451" w:rsidR="00D40053" w:rsidRPr="00B81FCE" w:rsidRDefault="00D4005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81FCE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A441D6" w14:textId="58C0F923" w:rsidR="00D40053" w:rsidRPr="00B81FCE" w:rsidRDefault="00D4005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81FCE">
              <w:rPr>
                <w:lang w:val="fr-FR"/>
              </w:rPr>
              <w:t xml:space="preserve">Use case on </w:t>
            </w:r>
            <w:proofErr w:type="spellStart"/>
            <w:r w:rsidRPr="00B81FCE">
              <w:rPr>
                <w:lang w:val="fr-FR"/>
              </w:rPr>
              <w:t>security</w:t>
            </w:r>
            <w:proofErr w:type="spellEnd"/>
            <w:r w:rsidRPr="00B81FCE">
              <w:rPr>
                <w:lang w:val="fr-FR"/>
              </w:rPr>
              <w:t xml:space="preserve"> control </w:t>
            </w:r>
            <w:proofErr w:type="spellStart"/>
            <w:r w:rsidRPr="00B81FCE">
              <w:rPr>
                <w:lang w:val="fr-FR"/>
              </w:rPr>
              <w:t>enhancement</w:t>
            </w:r>
            <w:proofErr w:type="spellEnd"/>
            <w:r w:rsidRPr="00B81FCE">
              <w:rPr>
                <w:lang w:val="fr-FR"/>
              </w:rPr>
              <w:t xml:space="preserve"> </w:t>
            </w:r>
            <w:proofErr w:type="spellStart"/>
            <w:r w:rsidRPr="00B81FCE">
              <w:rPr>
                <w:lang w:val="fr-FR"/>
              </w:rPr>
              <w:t>with</w:t>
            </w:r>
            <w:proofErr w:type="spellEnd"/>
            <w:r w:rsidRPr="00B81FCE">
              <w:rPr>
                <w:lang w:val="fr-FR"/>
              </w:rPr>
              <w:t xml:space="preserve"> NDT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E7E05" w14:textId="4FB49C6C" w:rsidR="00D40053" w:rsidRPr="00B81FCE" w:rsidRDefault="00B81FC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81FC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81FCE">
              <w:rPr>
                <w:rFonts w:eastAsia="Times New Roman" w:cs="Arial"/>
                <w:szCs w:val="18"/>
                <w:lang w:val="fr-FR" w:eastAsia="ar-SA"/>
              </w:rPr>
              <w:t xml:space="preserve"> to S1-250545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598E4" w14:textId="7CFF2D3C" w:rsidR="00D40053" w:rsidRPr="00B81FCE" w:rsidRDefault="00D40053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81FCE">
              <w:rPr>
                <w:rFonts w:eastAsia="Arial Unicode MS" w:cs="Arial"/>
                <w:i/>
                <w:szCs w:val="18"/>
                <w:lang w:val="de-DE" w:eastAsia="ar-SA"/>
              </w:rPr>
              <w:t xml:space="preserve">Sec usage of NW Dig Twin; NW Dig Twin use case in </w:t>
            </w:r>
            <w:hyperlink r:id="rId72" w:history="1">
              <w:r w:rsidRPr="00B81FCE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S1-250087</w:t>
              </w:r>
            </w:hyperlink>
          </w:p>
          <w:p w14:paraId="5FB54009" w14:textId="798A3BD0" w:rsidR="00D40053" w:rsidRPr="00B81FCE" w:rsidRDefault="00D40053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81FCE">
              <w:rPr>
                <w:rFonts w:eastAsia="Arial Unicode MS" w:cs="Arial"/>
                <w:szCs w:val="18"/>
                <w:lang w:val="de-DE" w:eastAsia="ar-SA"/>
              </w:rPr>
              <w:t>Revision of S1-250188.</w:t>
            </w:r>
          </w:p>
        </w:tc>
      </w:tr>
      <w:tr w:rsidR="00B81FCE" w:rsidRPr="002B5B90" w14:paraId="43972EF6" w14:textId="77777777" w:rsidTr="00B81FC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17A7" w14:textId="6CAA365C" w:rsidR="00B81FCE" w:rsidRPr="00B81FCE" w:rsidRDefault="00B81FC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1FC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58A8" w14:textId="68A9F3A1" w:rsidR="00B81FCE" w:rsidRPr="00B81FCE" w:rsidRDefault="00B607A0" w:rsidP="00ED5D4E">
            <w:pPr>
              <w:snapToGrid w:val="0"/>
              <w:spacing w:after="0" w:line="240" w:lineRule="auto"/>
            </w:pPr>
            <w:hyperlink r:id="rId73" w:history="1">
              <w:r w:rsidR="00B81FCE" w:rsidRPr="00B81FCE">
                <w:rPr>
                  <w:rStyle w:val="Hyperlink"/>
                  <w:rFonts w:cs="Arial"/>
                  <w:color w:val="auto"/>
                </w:rPr>
                <w:t>S1-250545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E997" w14:textId="5EFCF028" w:rsidR="00B81FCE" w:rsidRPr="00B81FCE" w:rsidRDefault="00B81FC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81FCE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C2769" w14:textId="2896108A" w:rsidR="00B81FCE" w:rsidRPr="00B81FCE" w:rsidRDefault="00B81FC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81FCE">
              <w:rPr>
                <w:lang w:val="fr-FR"/>
              </w:rPr>
              <w:t xml:space="preserve">Use case on </w:t>
            </w:r>
            <w:proofErr w:type="spellStart"/>
            <w:r w:rsidRPr="00B81FCE">
              <w:rPr>
                <w:lang w:val="fr-FR"/>
              </w:rPr>
              <w:t>security</w:t>
            </w:r>
            <w:proofErr w:type="spellEnd"/>
            <w:r w:rsidRPr="00B81FCE">
              <w:rPr>
                <w:lang w:val="fr-FR"/>
              </w:rPr>
              <w:t xml:space="preserve"> control </w:t>
            </w:r>
            <w:proofErr w:type="spellStart"/>
            <w:r w:rsidRPr="00B81FCE">
              <w:rPr>
                <w:lang w:val="fr-FR"/>
              </w:rPr>
              <w:t>enhancement</w:t>
            </w:r>
            <w:proofErr w:type="spellEnd"/>
            <w:r w:rsidRPr="00B81FCE">
              <w:rPr>
                <w:lang w:val="fr-FR"/>
              </w:rPr>
              <w:t xml:space="preserve"> </w:t>
            </w:r>
            <w:proofErr w:type="spellStart"/>
            <w:r w:rsidRPr="00B81FCE">
              <w:rPr>
                <w:lang w:val="fr-FR"/>
              </w:rPr>
              <w:t>with</w:t>
            </w:r>
            <w:proofErr w:type="spellEnd"/>
            <w:r w:rsidRPr="00B81FCE">
              <w:rPr>
                <w:lang w:val="fr-FR"/>
              </w:rPr>
              <w:t xml:space="preserve"> NDT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0D404" w14:textId="77777777" w:rsidR="00B81FCE" w:rsidRPr="00B81FCE" w:rsidRDefault="00B81FC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865A" w14:textId="77777777" w:rsidR="00B81FCE" w:rsidRPr="00B81FCE" w:rsidRDefault="00B81FCE" w:rsidP="00B81FCE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B81FCE">
              <w:rPr>
                <w:rFonts w:eastAsia="Arial Unicode MS" w:cs="Arial"/>
                <w:i/>
                <w:szCs w:val="18"/>
                <w:lang w:val="de-DE" w:eastAsia="ar-SA"/>
              </w:rPr>
              <w:t xml:space="preserve">Sec usage of NW Dig Twin; NW Dig Twin use case in </w:t>
            </w:r>
            <w:hyperlink r:id="rId74" w:history="1">
              <w:r w:rsidRPr="00B81FCE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S1-250087</w:t>
              </w:r>
            </w:hyperlink>
          </w:p>
          <w:p w14:paraId="308EF599" w14:textId="491201E9" w:rsidR="00B81FCE" w:rsidRPr="00B81FCE" w:rsidRDefault="00B81FCE" w:rsidP="00B81FC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81FCE">
              <w:rPr>
                <w:rFonts w:eastAsia="Arial Unicode MS" w:cs="Arial"/>
                <w:i/>
                <w:szCs w:val="18"/>
                <w:lang w:val="de-DE" w:eastAsia="ar-SA"/>
              </w:rPr>
              <w:t>Revision of S1-250188.</w:t>
            </w:r>
          </w:p>
          <w:p w14:paraId="0DE27460" w14:textId="58F455DD" w:rsidR="00B81FCE" w:rsidRPr="00B81FCE" w:rsidRDefault="00B81FC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81FCE">
              <w:rPr>
                <w:rFonts w:eastAsia="Arial Unicode MS" w:cs="Arial"/>
                <w:szCs w:val="18"/>
                <w:lang w:val="de-DE" w:eastAsia="ar-SA"/>
              </w:rPr>
              <w:t>Revision of S1-250518.</w:t>
            </w:r>
          </w:p>
        </w:tc>
      </w:tr>
      <w:tr w:rsidR="00ED5D4E" w:rsidRPr="002B5B90" w14:paraId="73E4B416" w14:textId="77777777" w:rsidTr="00D4005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5129F" w14:textId="1480C03D" w:rsidR="00ED5D4E" w:rsidRPr="003A2B8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90512519"/>
            <w:proofErr w:type="spellStart"/>
            <w:r w:rsidRPr="003A2B8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285786" w14:textId="40333BCB" w:rsidR="00ED5D4E" w:rsidRPr="003A2B8A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75" w:history="1">
              <w:r w:rsidR="00157AEF">
                <w:rPr>
                  <w:rStyle w:val="Hyperlink"/>
                  <w:rFonts w:cs="Arial"/>
                  <w:lang w:val="fr-FR"/>
                </w:rPr>
                <w:t>S1-250255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B2699A" w14:textId="77777777" w:rsidR="00ED5D4E" w:rsidRPr="003A2B8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3A2B8A">
              <w:rPr>
                <w:lang w:val="fr-FR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9FC16" w14:textId="77777777" w:rsidR="00ED5D4E" w:rsidRPr="003A2B8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3A2B8A">
              <w:rPr>
                <w:lang w:val="fr-FR"/>
              </w:rPr>
              <w:t>Trustworthiness</w:t>
            </w:r>
            <w:proofErr w:type="spellEnd"/>
            <w:r w:rsidRPr="003A2B8A">
              <w:rPr>
                <w:lang w:val="fr-FR"/>
              </w:rPr>
              <w:t xml:space="preserve">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881E1" w14:textId="349D7E9E" w:rsidR="00ED5D4E" w:rsidRPr="003A2B8A" w:rsidRDefault="003A2B8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A2B8A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76" w:history="1">
              <w:r w:rsidR="00157AEF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S1-250325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BB5CD3" w14:textId="77777777" w:rsidR="00ED5D4E" w:rsidRPr="003A2B8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3A2B8A">
              <w:rPr>
                <w:rFonts w:eastAsia="Arial Unicode MS" w:cs="Arial"/>
                <w:szCs w:val="18"/>
                <w:lang w:val="de-DE" w:eastAsia="ar-SA"/>
              </w:rPr>
              <w:t>Trustworthiness</w:t>
            </w:r>
          </w:p>
        </w:tc>
      </w:tr>
      <w:tr w:rsidR="003A2B8A" w:rsidRPr="002B5B90" w14:paraId="051F22F3" w14:textId="77777777" w:rsidTr="00666E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06D1F" w14:textId="1B544A6E" w:rsidR="003A2B8A" w:rsidRPr="00D40053" w:rsidRDefault="003A2B8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00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7169A" w14:textId="4E5F53DB" w:rsidR="003A2B8A" w:rsidRPr="00D40053" w:rsidRDefault="00B607A0" w:rsidP="00ED5D4E">
            <w:pPr>
              <w:snapToGrid w:val="0"/>
              <w:spacing w:after="0" w:line="240" w:lineRule="auto"/>
            </w:pPr>
            <w:hyperlink r:id="rId77" w:history="1">
              <w:r w:rsidR="00157AEF" w:rsidRPr="00D40053">
                <w:rPr>
                  <w:rStyle w:val="Hyperlink"/>
                  <w:rFonts w:cs="Arial"/>
                  <w:color w:val="auto"/>
                </w:rPr>
                <w:t>S1-250325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AF1B5" w14:textId="270BAB14" w:rsidR="003A2B8A" w:rsidRPr="00D40053" w:rsidRDefault="003A2B8A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D40053">
              <w:rPr>
                <w:lang w:val="fr-FR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76579" w14:textId="05AEE8D3" w:rsidR="003A2B8A" w:rsidRPr="00D40053" w:rsidRDefault="003A2B8A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D40053">
              <w:rPr>
                <w:lang w:val="fr-FR"/>
              </w:rPr>
              <w:t>Trustworthiness</w:t>
            </w:r>
            <w:proofErr w:type="spellEnd"/>
            <w:r w:rsidRPr="00D40053">
              <w:rPr>
                <w:lang w:val="fr-FR"/>
              </w:rPr>
              <w:t xml:space="preserve"> support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CC00E" w14:textId="2C20792E" w:rsidR="003A2B8A" w:rsidRPr="00D40053" w:rsidRDefault="00D4005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40053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77066" w14:textId="5F776CEE" w:rsidR="003A2B8A" w:rsidRPr="00D40053" w:rsidRDefault="003A2B8A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0053">
              <w:rPr>
                <w:rFonts w:eastAsia="Arial Unicode MS" w:cs="Arial"/>
                <w:i/>
                <w:szCs w:val="18"/>
                <w:lang w:val="de-DE" w:eastAsia="ar-SA"/>
              </w:rPr>
              <w:t>Trustworthiness</w:t>
            </w:r>
          </w:p>
          <w:p w14:paraId="56909E8B" w14:textId="185EB439" w:rsidR="003A2B8A" w:rsidRPr="00D40053" w:rsidRDefault="003A2B8A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40053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78" w:history="1">
              <w:r w:rsidR="00157AEF" w:rsidRPr="00D40053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S1-250255</w:t>
              </w:r>
            </w:hyperlink>
            <w:r w:rsidRPr="00D40053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bookmarkEnd w:id="7"/>
      <w:tr w:rsidR="00ED5D4E" w:rsidRPr="002B5B90" w14:paraId="511929AA" w14:textId="77777777" w:rsidTr="00666E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C9502" w14:textId="15B5A6D2" w:rsidR="00ED5D4E" w:rsidRPr="00666E65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proofErr w:type="spellStart"/>
            <w:r w:rsidRPr="00666E6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D40E5" w14:textId="6E4895EC" w:rsidR="00ED5D4E" w:rsidRPr="00666E65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79" w:history="1">
              <w:r w:rsidR="00157AEF" w:rsidRPr="00666E65">
                <w:rPr>
                  <w:rStyle w:val="Hyperlink"/>
                  <w:rFonts w:cs="Arial"/>
                  <w:color w:val="auto"/>
                  <w:lang w:val="fr-FR"/>
                </w:rPr>
                <w:t>S1-250278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CF82DB" w14:textId="77777777" w:rsidR="00ED5D4E" w:rsidRPr="00666E65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66E65">
              <w:rPr>
                <w:lang w:val="fr-FR"/>
              </w:rPr>
              <w:t>CableLabs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DBFA87" w14:textId="77777777" w:rsidR="00ED5D4E" w:rsidRPr="00666E65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66E65">
              <w:rPr>
                <w:lang w:val="fr-FR"/>
              </w:rPr>
              <w:t xml:space="preserve">Use Case on </w:t>
            </w:r>
            <w:proofErr w:type="spellStart"/>
            <w:r w:rsidRPr="00666E65">
              <w:rPr>
                <w:lang w:val="fr-FR"/>
              </w:rPr>
              <w:t>Automated</w:t>
            </w:r>
            <w:proofErr w:type="spellEnd"/>
            <w:r w:rsidRPr="00666E65">
              <w:rPr>
                <w:lang w:val="fr-FR"/>
              </w:rPr>
              <w:t xml:space="preserve"> Call </w:t>
            </w:r>
            <w:proofErr w:type="spellStart"/>
            <w:r w:rsidRPr="00666E65">
              <w:rPr>
                <w:lang w:val="fr-FR"/>
              </w:rPr>
              <w:t>Traceback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6E755" w14:textId="600A1C9B" w:rsidR="00ED5D4E" w:rsidRPr="00666E65" w:rsidRDefault="00666E65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66E65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857D00" w14:textId="77777777" w:rsidR="00ED5D4E" w:rsidRPr="00666E65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66E65">
              <w:rPr>
                <w:rFonts w:eastAsia="Arial Unicode MS" w:cs="Arial"/>
                <w:szCs w:val="18"/>
                <w:lang w:val="de-DE" w:eastAsia="ar-SA"/>
              </w:rPr>
              <w:t>Fraud</w:t>
            </w:r>
          </w:p>
        </w:tc>
      </w:tr>
      <w:tr w:rsidR="00DC5334" w:rsidRPr="006E6FF4" w14:paraId="0F2484CF" w14:textId="77777777" w:rsidTr="00AB4ED8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42248C3B" w14:textId="29CAB244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>
              <w:rPr>
                <w:color w:val="1F497D" w:themeColor="text2"/>
                <w:sz w:val="18"/>
                <w:szCs w:val="22"/>
              </w:rPr>
              <w:t>Resilience</w:t>
            </w:r>
          </w:p>
        </w:tc>
      </w:tr>
      <w:tr w:rsidR="00ED5D4E" w:rsidRPr="002B5B90" w14:paraId="31D78EF8" w14:textId="77777777" w:rsidTr="00AB4E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0DF7E0" w14:textId="16BC794A" w:rsidR="00ED5D4E" w:rsidRPr="00AB4ED8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4ED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B12F6" w14:textId="0A01D741" w:rsidR="00ED5D4E" w:rsidRPr="00AB4ED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80" w:history="1">
              <w:r w:rsidR="00157AEF" w:rsidRPr="00AB4ED8">
                <w:rPr>
                  <w:rStyle w:val="Hyperlink"/>
                  <w:rFonts w:cs="Arial"/>
                  <w:color w:val="auto"/>
                  <w:lang w:val="fr-FR"/>
                </w:rPr>
                <w:t>S1-250114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31EE4" w14:textId="77777777" w:rsidR="00ED5D4E" w:rsidRPr="00AB4ED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B4ED8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4DB28" w14:textId="77777777" w:rsidR="00ED5D4E" w:rsidRPr="00AB4ED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AB4ED8">
              <w:rPr>
                <w:lang w:val="fr-FR"/>
              </w:rPr>
              <w:t>pCR</w:t>
            </w:r>
            <w:proofErr w:type="spellEnd"/>
            <w:proofErr w:type="gramEnd"/>
            <w:r w:rsidRPr="00AB4ED8">
              <w:rPr>
                <w:lang w:val="fr-FR"/>
              </w:rPr>
              <w:t xml:space="preserve"> new use case of </w:t>
            </w:r>
            <w:proofErr w:type="spellStart"/>
            <w:r w:rsidRPr="00AB4ED8">
              <w:rPr>
                <w:lang w:val="fr-FR"/>
              </w:rPr>
              <w:t>Zero-Outage</w:t>
            </w:r>
            <w:proofErr w:type="spellEnd"/>
            <w:r w:rsidRPr="00AB4ED8">
              <w:rPr>
                <w:lang w:val="fr-FR"/>
              </w:rPr>
              <w:t xml:space="preserve">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586E91" w14:textId="6B840671" w:rsidR="00ED5D4E" w:rsidRPr="00AB4ED8" w:rsidRDefault="00AB4ED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B4ED8">
              <w:rPr>
                <w:rFonts w:eastAsia="Times New Roman" w:cs="Arial"/>
                <w:szCs w:val="18"/>
                <w:lang w:val="de-DE" w:eastAsia="ar-SA"/>
              </w:rPr>
              <w:t>Revised to S1-250519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66CC4" w14:textId="77777777" w:rsidR="00ED5D4E" w:rsidRPr="00AB4ED8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B4ED8">
              <w:rPr>
                <w:rFonts w:eastAsia="Arial Unicode MS" w:cs="Arial"/>
                <w:szCs w:val="18"/>
                <w:lang w:val="de-DE" w:eastAsia="ar-SA"/>
              </w:rPr>
              <w:t>NW mgt</w:t>
            </w:r>
          </w:p>
        </w:tc>
      </w:tr>
      <w:tr w:rsidR="00AB4ED8" w:rsidRPr="002B5B90" w14:paraId="2A3560E8" w14:textId="77777777" w:rsidTr="00AB4ED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9EA2B" w14:textId="28DB91D0" w:rsidR="00AB4ED8" w:rsidRPr="00AB4ED8" w:rsidRDefault="00AB4ED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4ED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6BF5" w14:textId="3347479F" w:rsidR="00AB4ED8" w:rsidRPr="00AB4ED8" w:rsidRDefault="00B607A0" w:rsidP="00ED5D4E">
            <w:pPr>
              <w:snapToGrid w:val="0"/>
              <w:spacing w:after="0" w:line="240" w:lineRule="auto"/>
            </w:pPr>
            <w:hyperlink r:id="rId81" w:history="1">
              <w:r w:rsidR="00AB4ED8" w:rsidRPr="00AB4ED8">
                <w:rPr>
                  <w:rStyle w:val="Hyperlink"/>
                  <w:rFonts w:cs="Arial"/>
                  <w:color w:val="auto"/>
                </w:rPr>
                <w:t>S1-250519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F650E" w14:textId="38833DF8" w:rsidR="00AB4ED8" w:rsidRPr="00AB4ED8" w:rsidRDefault="00AB4ED8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B4ED8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95C4" w14:textId="1DED2717" w:rsidR="00AB4ED8" w:rsidRPr="00AB4ED8" w:rsidRDefault="00AB4ED8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AB4ED8">
              <w:rPr>
                <w:lang w:val="fr-FR"/>
              </w:rPr>
              <w:t>pCR</w:t>
            </w:r>
            <w:proofErr w:type="spellEnd"/>
            <w:proofErr w:type="gramEnd"/>
            <w:r w:rsidRPr="00AB4ED8">
              <w:rPr>
                <w:lang w:val="fr-FR"/>
              </w:rPr>
              <w:t xml:space="preserve"> new use case of </w:t>
            </w:r>
            <w:proofErr w:type="spellStart"/>
            <w:r w:rsidRPr="00AB4ED8">
              <w:rPr>
                <w:lang w:val="fr-FR"/>
              </w:rPr>
              <w:t>Zero-Outage</w:t>
            </w:r>
            <w:proofErr w:type="spellEnd"/>
            <w:r w:rsidRPr="00AB4ED8">
              <w:rPr>
                <w:lang w:val="fr-FR"/>
              </w:rPr>
              <w:t xml:space="preserve">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4536" w14:textId="77777777" w:rsidR="00AB4ED8" w:rsidRPr="00AB4ED8" w:rsidRDefault="00AB4ED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391" w14:textId="54712025" w:rsidR="00AB4ED8" w:rsidRPr="00AB4ED8" w:rsidRDefault="00AB4ED8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B4ED8">
              <w:rPr>
                <w:rFonts w:eastAsia="Arial Unicode MS" w:cs="Arial"/>
                <w:i/>
                <w:szCs w:val="18"/>
                <w:lang w:val="de-DE" w:eastAsia="ar-SA"/>
              </w:rPr>
              <w:t>NW mgt</w:t>
            </w:r>
          </w:p>
          <w:p w14:paraId="73B60D9E" w14:textId="0A759AF4" w:rsidR="00AB4ED8" w:rsidRPr="00AB4ED8" w:rsidRDefault="00AB4ED8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B4ED8">
              <w:rPr>
                <w:rFonts w:eastAsia="Arial Unicode MS" w:cs="Arial"/>
                <w:szCs w:val="18"/>
                <w:lang w:val="de-DE" w:eastAsia="ar-SA"/>
              </w:rPr>
              <w:t>Revision of S1-250114.</w:t>
            </w:r>
          </w:p>
        </w:tc>
      </w:tr>
      <w:tr w:rsidR="00ED5D4E" w:rsidRPr="002B5B90" w14:paraId="27F21C3B" w14:textId="77777777" w:rsidTr="00060A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8BFF" w14:textId="5785D8D5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73F5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B8F8E" w14:textId="2B50EDB1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82" w:history="1">
              <w:r w:rsidR="00157AEF">
                <w:rPr>
                  <w:rStyle w:val="Hyperlink"/>
                  <w:rFonts w:cs="Arial"/>
                  <w:lang w:val="fr-FR"/>
                </w:rPr>
                <w:t>S1-250142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ECDE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1AF8E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578C8">
              <w:rPr>
                <w:lang w:val="fr-FR"/>
              </w:rPr>
              <w:t>Resiliency</w:t>
            </w:r>
            <w:proofErr w:type="spellEnd"/>
            <w:r w:rsidRPr="00F578C8">
              <w:rPr>
                <w:lang w:val="fr-FR"/>
              </w:rPr>
              <w:t xml:space="preserve"> to </w:t>
            </w:r>
            <w:proofErr w:type="spellStart"/>
            <w:r w:rsidRPr="00F578C8">
              <w:rPr>
                <w:lang w:val="fr-FR"/>
              </w:rPr>
              <w:t>failure</w:t>
            </w:r>
            <w:proofErr w:type="spellEnd"/>
            <w:r w:rsidRPr="00F578C8">
              <w:rPr>
                <w:lang w:val="fr-FR"/>
              </w:rPr>
              <w:t xml:space="preserve"> </w:t>
            </w:r>
            <w:proofErr w:type="spellStart"/>
            <w:r w:rsidRPr="00F578C8">
              <w:rPr>
                <w:lang w:val="fr-FR"/>
              </w:rPr>
              <w:t>with</w:t>
            </w:r>
            <w:proofErr w:type="spellEnd"/>
            <w:r w:rsidRPr="00F578C8">
              <w:rPr>
                <w:lang w:val="fr-FR"/>
              </w:rPr>
              <w:t xml:space="preserve"> NTN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A92F" w14:textId="36098A70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32096" w14:textId="77777777" w:rsidR="00ED5D4E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Disaster Repsonse/recovery</w:t>
            </w:r>
          </w:p>
          <w:p w14:paraId="4E1F75AC" w14:textId="1515EFC3" w:rsidR="002213D6" w:rsidRPr="002213D6" w:rsidRDefault="002213D6" w:rsidP="00ED5D4E">
            <w:pPr>
              <w:spacing w:after="0" w:line="240" w:lineRule="auto"/>
              <w:rPr>
                <w:rFonts w:eastAsia="Arial Unicode MS" w:cs="Arial"/>
                <w:b/>
                <w:szCs w:val="18"/>
                <w:lang w:val="de-DE" w:eastAsia="ar-SA"/>
              </w:rPr>
            </w:pPr>
            <w:r w:rsidRPr="002213D6">
              <w:rPr>
                <w:rFonts w:eastAsia="Times New Roman" w:cs="Arial" w:hint="cs"/>
                <w:b/>
                <w:szCs w:val="18"/>
                <w:highlight w:val="yellow"/>
                <w:lang w:val="de-DE" w:eastAsia="ar-SA"/>
              </w:rPr>
              <w:t>N</w:t>
            </w:r>
            <w:r w:rsidRPr="002213D6">
              <w:rPr>
                <w:rFonts w:eastAsia="Times New Roman" w:cs="Arial"/>
                <w:b/>
                <w:szCs w:val="18"/>
                <w:highlight w:val="yellow"/>
                <w:lang w:val="de-DE" w:eastAsia="ar-SA"/>
              </w:rPr>
              <w:t>ot handled</w:t>
            </w:r>
          </w:p>
        </w:tc>
      </w:tr>
      <w:tr w:rsidR="00ED5D4E" w:rsidRPr="002B5B90" w14:paraId="5D6BA2F2" w14:textId="77777777" w:rsidTr="00060A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1C79F" w14:textId="44DC521F" w:rsidR="00ED5D4E" w:rsidRPr="00060A47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0A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C3DD7B" w14:textId="3F66B7AD" w:rsidR="00ED5D4E" w:rsidRPr="00060A47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83" w:history="1">
              <w:r w:rsidR="00157AEF" w:rsidRPr="00060A47">
                <w:rPr>
                  <w:rStyle w:val="Hyperlink"/>
                  <w:rFonts w:cs="Arial"/>
                  <w:color w:val="auto"/>
                  <w:lang w:val="fr-FR"/>
                </w:rPr>
                <w:t>S1-250149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46C6F" w14:textId="77777777" w:rsidR="00ED5D4E" w:rsidRPr="00060A4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60A47">
              <w:rPr>
                <w:lang w:val="fr-FR"/>
              </w:rPr>
              <w:t>China Telecom, Huawei, 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0B35F" w14:textId="77777777" w:rsidR="00ED5D4E" w:rsidRPr="00060A4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60A47">
              <w:rPr>
                <w:lang w:val="fr-FR"/>
              </w:rPr>
              <w:t xml:space="preserve">Use case on fast network provisioning to </w:t>
            </w:r>
            <w:proofErr w:type="spellStart"/>
            <w:r w:rsidRPr="00060A47">
              <w:rPr>
                <w:lang w:val="fr-FR"/>
              </w:rPr>
              <w:t>improve</w:t>
            </w:r>
            <w:proofErr w:type="spellEnd"/>
            <w:r w:rsidRPr="00060A47">
              <w:rPr>
                <w:lang w:val="fr-FR"/>
              </w:rPr>
              <w:t xml:space="preserve"> </w:t>
            </w:r>
            <w:proofErr w:type="spellStart"/>
            <w:r w:rsidRPr="00060A47">
              <w:rPr>
                <w:lang w:val="fr-FR"/>
              </w:rPr>
              <w:t>resilience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3DFD35" w14:textId="09282DA5" w:rsidR="00ED5D4E" w:rsidRPr="00060A47" w:rsidRDefault="00060A4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60A47">
              <w:rPr>
                <w:rFonts w:eastAsia="Times New Roman" w:cs="Arial"/>
                <w:szCs w:val="18"/>
                <w:lang w:val="de-DE" w:eastAsia="ar-SA"/>
              </w:rPr>
              <w:t>Revised to S1-250520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27AEDA" w14:textId="77777777" w:rsidR="00ED5D4E" w:rsidRPr="00060A47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0A47">
              <w:rPr>
                <w:rFonts w:eastAsia="Arial Unicode MS" w:cs="Arial"/>
                <w:szCs w:val="18"/>
                <w:lang w:val="de-DE" w:eastAsia="ar-SA"/>
              </w:rPr>
              <w:t>Disaster Response/recovery</w:t>
            </w:r>
          </w:p>
        </w:tc>
      </w:tr>
      <w:tr w:rsidR="00060A47" w:rsidRPr="002B5B90" w14:paraId="14FFF5B9" w14:textId="77777777" w:rsidTr="00BF62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7D51" w14:textId="09ADC48A" w:rsidR="00060A47" w:rsidRPr="00060A47" w:rsidRDefault="00060A4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0A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92A0" w14:textId="576D1012" w:rsidR="00060A47" w:rsidRPr="00060A47" w:rsidRDefault="00B607A0" w:rsidP="00ED5D4E">
            <w:pPr>
              <w:snapToGrid w:val="0"/>
              <w:spacing w:after="0" w:line="240" w:lineRule="auto"/>
            </w:pPr>
            <w:hyperlink r:id="rId84" w:history="1">
              <w:r w:rsidR="00060A47" w:rsidRPr="00060A47">
                <w:rPr>
                  <w:rStyle w:val="Hyperlink"/>
                  <w:rFonts w:cs="Arial"/>
                  <w:color w:val="auto"/>
                </w:rPr>
                <w:t>S1-250520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0C3E3" w14:textId="3C00DE5B" w:rsidR="00060A47" w:rsidRPr="00060A47" w:rsidRDefault="00060A4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60A47">
              <w:rPr>
                <w:lang w:val="fr-FR"/>
              </w:rPr>
              <w:t>China Telecom, Huawei, ZTE,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CB68" w14:textId="085F103F" w:rsidR="00060A47" w:rsidRPr="00060A47" w:rsidRDefault="00060A4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60A47">
              <w:rPr>
                <w:lang w:val="fr-FR"/>
              </w:rPr>
              <w:t xml:space="preserve">Use case on fast network provisioning to </w:t>
            </w:r>
            <w:proofErr w:type="spellStart"/>
            <w:r w:rsidRPr="00060A47">
              <w:rPr>
                <w:lang w:val="fr-FR"/>
              </w:rPr>
              <w:t>improve</w:t>
            </w:r>
            <w:proofErr w:type="spellEnd"/>
            <w:r w:rsidRPr="00060A47">
              <w:rPr>
                <w:lang w:val="fr-FR"/>
              </w:rPr>
              <w:t xml:space="preserve"> </w:t>
            </w:r>
            <w:proofErr w:type="spellStart"/>
            <w:r w:rsidRPr="00060A47">
              <w:rPr>
                <w:lang w:val="fr-FR"/>
              </w:rPr>
              <w:t>resilience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3D02" w14:textId="77777777" w:rsidR="00060A47" w:rsidRPr="00060A47" w:rsidRDefault="00060A4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C976" w14:textId="526974F9" w:rsidR="00060A47" w:rsidRPr="00060A47" w:rsidRDefault="00060A4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0A47">
              <w:rPr>
                <w:rFonts w:eastAsia="Arial Unicode MS" w:cs="Arial"/>
                <w:i/>
                <w:szCs w:val="18"/>
                <w:lang w:val="de-DE" w:eastAsia="ar-SA"/>
              </w:rPr>
              <w:t>Disaster Response/recovery</w:t>
            </w:r>
          </w:p>
          <w:p w14:paraId="4058429A" w14:textId="6A5988CB" w:rsidR="00060A47" w:rsidRPr="00060A47" w:rsidRDefault="00060A4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0A47">
              <w:rPr>
                <w:rFonts w:eastAsia="Arial Unicode MS" w:cs="Arial"/>
                <w:szCs w:val="18"/>
                <w:lang w:val="de-DE" w:eastAsia="ar-SA"/>
              </w:rPr>
              <w:t>Revision of S1-250149.</w:t>
            </w:r>
          </w:p>
        </w:tc>
      </w:tr>
      <w:tr w:rsidR="00ED5D4E" w:rsidRPr="00F578C8" w14:paraId="5B4E1305" w14:textId="77777777" w:rsidTr="00BF62D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6F386" w14:textId="53475AEF" w:rsidR="00ED5D4E" w:rsidRPr="00BF62D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F62D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1020" w14:textId="179C6D97" w:rsidR="00ED5D4E" w:rsidRPr="00BF62DA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85" w:history="1">
              <w:r w:rsidR="00157AEF" w:rsidRPr="00BF62DA">
                <w:rPr>
                  <w:rStyle w:val="Hyperlink"/>
                  <w:rFonts w:cs="Arial"/>
                  <w:color w:val="auto"/>
                  <w:lang w:val="fr-FR"/>
                </w:rPr>
                <w:t>S1-250290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CA187" w14:textId="77777777" w:rsidR="00ED5D4E" w:rsidRPr="00BF62D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F62DA">
              <w:rPr>
                <w:lang w:val="fr-FR"/>
              </w:rPr>
              <w:t xml:space="preserve">Samsung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D5BEF" w14:textId="77777777" w:rsidR="00ED5D4E" w:rsidRPr="00BF62D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F62DA">
              <w:rPr>
                <w:lang w:val="fr-FR"/>
              </w:rPr>
              <w:t xml:space="preserve">TR 22.870 </w:t>
            </w:r>
            <w:proofErr w:type="spellStart"/>
            <w:r w:rsidRPr="00BF62DA">
              <w:rPr>
                <w:lang w:val="fr-FR"/>
              </w:rPr>
              <w:t>pCR</w:t>
            </w:r>
            <w:proofErr w:type="spellEnd"/>
            <w:r w:rsidRPr="00BF62DA">
              <w:rPr>
                <w:lang w:val="fr-FR"/>
              </w:rPr>
              <w:t xml:space="preserve"> Addition of </w:t>
            </w:r>
            <w:proofErr w:type="spellStart"/>
            <w:r w:rsidRPr="00BF62DA">
              <w:rPr>
                <w:lang w:val="fr-FR"/>
              </w:rPr>
              <w:t>Resilience</w:t>
            </w:r>
            <w:proofErr w:type="spellEnd"/>
            <w:r w:rsidRPr="00BF62DA">
              <w:rPr>
                <w:lang w:val="fr-FR"/>
              </w:rPr>
              <w:t xml:space="preserve"> vs. </w:t>
            </w:r>
            <w:proofErr w:type="spellStart"/>
            <w:r w:rsidRPr="00BF62DA">
              <w:rPr>
                <w:lang w:val="fr-FR"/>
              </w:rPr>
              <w:t>Robustness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CB9E4" w14:textId="56DEBDBE" w:rsidR="00ED5D4E" w:rsidRPr="00BF62DA" w:rsidRDefault="00BF62D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>LATE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4200C" w14:textId="7B5D4CE3" w:rsidR="00ED5D4E" w:rsidRPr="00BF62DA" w:rsidRDefault="002213D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213D6">
              <w:rPr>
                <w:rFonts w:eastAsia="Times New Roman" w:cs="Arial" w:hint="cs"/>
                <w:b/>
                <w:szCs w:val="18"/>
                <w:highlight w:val="yellow"/>
                <w:lang w:val="de-DE" w:eastAsia="ar-SA"/>
              </w:rPr>
              <w:t>N</w:t>
            </w:r>
            <w:r w:rsidRPr="002213D6">
              <w:rPr>
                <w:rFonts w:eastAsia="Times New Roman" w:cs="Arial"/>
                <w:b/>
                <w:szCs w:val="18"/>
                <w:highlight w:val="yellow"/>
                <w:lang w:val="de-DE" w:eastAsia="ar-SA"/>
              </w:rPr>
              <w:t>ot handled</w:t>
            </w:r>
          </w:p>
        </w:tc>
      </w:tr>
      <w:tr w:rsidR="00ED5D4E" w:rsidRPr="002B5B90" w14:paraId="03FFA251" w14:textId="77777777" w:rsidTr="00060A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C9C87" w14:textId="73785D56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73F5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DCE97" w14:textId="6D3FCDBC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86" w:history="1">
              <w:r w:rsidR="00157AEF">
                <w:rPr>
                  <w:rStyle w:val="Hyperlink"/>
                  <w:rFonts w:cs="Arial"/>
                  <w:lang w:val="fr-FR"/>
                </w:rPr>
                <w:t>S1-250143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781C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8A63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6G NTN </w:t>
            </w:r>
            <w:proofErr w:type="spellStart"/>
            <w:r w:rsidRPr="00F578C8">
              <w:rPr>
                <w:lang w:val="fr-FR"/>
              </w:rPr>
              <w:t>resiliency</w:t>
            </w:r>
            <w:proofErr w:type="spellEnd"/>
            <w:r w:rsidRPr="00F578C8">
              <w:rPr>
                <w:lang w:val="fr-FR"/>
              </w:rPr>
              <w:t xml:space="preserve"> to GNSS </w:t>
            </w:r>
            <w:proofErr w:type="spellStart"/>
            <w:r w:rsidRPr="00F578C8">
              <w:rPr>
                <w:lang w:val="fr-FR"/>
              </w:rPr>
              <w:t>unavailability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8C4FD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LATE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A139F" w14:textId="455BA995" w:rsidR="00ED5D4E" w:rsidRPr="0035555A" w:rsidRDefault="002213D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213D6">
              <w:rPr>
                <w:rFonts w:eastAsia="Times New Roman" w:cs="Arial" w:hint="cs"/>
                <w:b/>
                <w:szCs w:val="18"/>
                <w:highlight w:val="yellow"/>
                <w:lang w:val="de-DE" w:eastAsia="ar-SA"/>
              </w:rPr>
              <w:t>N</w:t>
            </w:r>
            <w:r w:rsidRPr="002213D6">
              <w:rPr>
                <w:rFonts w:eastAsia="Times New Roman" w:cs="Arial"/>
                <w:b/>
                <w:szCs w:val="18"/>
                <w:highlight w:val="yellow"/>
                <w:lang w:val="de-DE" w:eastAsia="ar-SA"/>
              </w:rPr>
              <w:t>ot handled</w:t>
            </w:r>
          </w:p>
        </w:tc>
      </w:tr>
      <w:tr w:rsidR="00ED5D4E" w:rsidRPr="002B5B90" w14:paraId="24936FFE" w14:textId="77777777" w:rsidTr="00060A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2B1F4" w14:textId="6BA19643" w:rsidR="00ED5D4E" w:rsidRPr="00060A47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0A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719DC7" w14:textId="3B513463" w:rsidR="00ED5D4E" w:rsidRPr="00060A47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87" w:history="1">
              <w:r w:rsidR="00157AEF" w:rsidRPr="00060A47">
                <w:rPr>
                  <w:rStyle w:val="Hyperlink"/>
                  <w:rFonts w:cs="Arial"/>
                  <w:color w:val="auto"/>
                  <w:lang w:val="fr-FR"/>
                </w:rPr>
                <w:t>S1-250181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EC7B8" w14:textId="77777777" w:rsidR="00ED5D4E" w:rsidRPr="00060A4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60A47">
              <w:rPr>
                <w:lang w:val="fr-FR"/>
              </w:rPr>
              <w:t>NEC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00966A" w14:textId="77777777" w:rsidR="00ED5D4E" w:rsidRPr="00060A4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060A47">
              <w:rPr>
                <w:lang w:val="fr-FR"/>
              </w:rPr>
              <w:t>Resiliency</w:t>
            </w:r>
            <w:proofErr w:type="spellEnd"/>
            <w:r w:rsidRPr="00060A47">
              <w:rPr>
                <w:lang w:val="fr-FR"/>
              </w:rPr>
              <w:t xml:space="preserve">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73FAB" w14:textId="68C6C231" w:rsidR="00ED5D4E" w:rsidRPr="00060A47" w:rsidRDefault="00060A4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60A47">
              <w:rPr>
                <w:rFonts w:eastAsia="Times New Roman" w:cs="Arial"/>
                <w:szCs w:val="18"/>
                <w:lang w:val="de-DE" w:eastAsia="ar-SA"/>
              </w:rPr>
              <w:t>Revised to S1-250521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250D3" w14:textId="77777777" w:rsidR="00ED5D4E" w:rsidRPr="00060A47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60A47" w:rsidRPr="002B5B90" w14:paraId="436C09AC" w14:textId="77777777" w:rsidTr="00060A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199F" w14:textId="696BD44F" w:rsidR="00060A47" w:rsidRPr="00060A47" w:rsidRDefault="00060A4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0A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C286" w14:textId="1EA618D4" w:rsidR="00060A47" w:rsidRPr="00060A47" w:rsidRDefault="00B607A0" w:rsidP="00ED5D4E">
            <w:pPr>
              <w:snapToGrid w:val="0"/>
              <w:spacing w:after="0" w:line="240" w:lineRule="auto"/>
            </w:pPr>
            <w:hyperlink r:id="rId88" w:history="1">
              <w:r w:rsidR="00060A47" w:rsidRPr="00060A47">
                <w:rPr>
                  <w:rStyle w:val="Hyperlink"/>
                  <w:rFonts w:cs="Arial"/>
                  <w:color w:val="auto"/>
                </w:rPr>
                <w:t>S1-250521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7FBF" w14:textId="1CC3F98D" w:rsidR="00060A47" w:rsidRPr="00060A47" w:rsidRDefault="00060A4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060A47">
              <w:rPr>
                <w:lang w:val="fr-FR"/>
              </w:rPr>
              <w:t>NEC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19FE7" w14:textId="25495FBB" w:rsidR="00060A47" w:rsidRPr="00060A47" w:rsidRDefault="00060A47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060A47">
              <w:rPr>
                <w:lang w:val="fr-FR"/>
              </w:rPr>
              <w:t>Resiliency</w:t>
            </w:r>
            <w:proofErr w:type="spellEnd"/>
            <w:r w:rsidRPr="00060A47">
              <w:rPr>
                <w:lang w:val="fr-FR"/>
              </w:rPr>
              <w:t xml:space="preserve"> for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0867" w14:textId="77777777" w:rsidR="00060A47" w:rsidRPr="00060A47" w:rsidRDefault="00060A4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D0F" w14:textId="22BBE16E" w:rsidR="00060A47" w:rsidRPr="00060A47" w:rsidRDefault="00060A4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060A47">
              <w:rPr>
                <w:rFonts w:eastAsia="Arial Unicode MS" w:cs="Arial"/>
                <w:szCs w:val="18"/>
                <w:lang w:val="de-DE" w:eastAsia="ar-SA"/>
              </w:rPr>
              <w:t>Revision of S1-250181.</w:t>
            </w:r>
          </w:p>
        </w:tc>
      </w:tr>
      <w:tr w:rsidR="00DC5334" w:rsidRPr="006E6FF4" w14:paraId="4DF96930" w14:textId="77777777" w:rsidTr="00552E97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0707B6B8" w14:textId="5EBC9735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872A73">
              <w:rPr>
                <w:color w:val="1F497D" w:themeColor="text2"/>
                <w:sz w:val="18"/>
                <w:szCs w:val="22"/>
              </w:rPr>
              <w:t>6G enhancements of legacy/existing services</w:t>
            </w:r>
          </w:p>
        </w:tc>
      </w:tr>
      <w:tr w:rsidR="00ED5D4E" w:rsidRPr="002B5B90" w14:paraId="2EBDCD2D" w14:textId="77777777" w:rsidTr="00552E9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BCCFF" w14:textId="5353FAE0" w:rsidR="00ED5D4E" w:rsidRPr="00552E97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2E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42940" w14:textId="48D716E6" w:rsidR="00ED5D4E" w:rsidRPr="00552E97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89" w:history="1">
              <w:r w:rsidR="00157AEF" w:rsidRPr="00552E97">
                <w:rPr>
                  <w:rStyle w:val="Hyperlink"/>
                  <w:rFonts w:cs="Arial"/>
                  <w:color w:val="auto"/>
                  <w:lang w:val="fr-FR"/>
                </w:rPr>
                <w:t>S1-250053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F7B8D" w14:textId="77777777" w:rsidR="00ED5D4E" w:rsidRPr="00552E9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52E97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3C170" w14:textId="77777777" w:rsidR="00ED5D4E" w:rsidRPr="00552E9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552E97">
              <w:rPr>
                <w:lang w:val="fr-FR"/>
              </w:rPr>
              <w:t>Additional</w:t>
            </w:r>
            <w:proofErr w:type="spellEnd"/>
            <w:r w:rsidRPr="00552E97">
              <w:rPr>
                <w:lang w:val="fr-FR"/>
              </w:rPr>
              <w:t xml:space="preserve"> </w:t>
            </w:r>
            <w:proofErr w:type="spellStart"/>
            <w:r w:rsidRPr="00552E97">
              <w:rPr>
                <w:lang w:val="fr-FR"/>
              </w:rPr>
              <w:t>Requirements</w:t>
            </w:r>
            <w:proofErr w:type="spellEnd"/>
            <w:r w:rsidRPr="00552E97">
              <w:rPr>
                <w:lang w:val="fr-FR"/>
              </w:rPr>
              <w:t xml:space="preserve"> for FWA for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0D122" w14:textId="3C22FFB4" w:rsidR="00ED5D4E" w:rsidRPr="00552E97" w:rsidRDefault="00552E9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52E97">
              <w:rPr>
                <w:rFonts w:eastAsia="Times New Roman" w:cs="Arial"/>
                <w:szCs w:val="18"/>
                <w:lang w:val="de-DE" w:eastAsia="ar-SA"/>
              </w:rPr>
              <w:t>Revised to S1-250522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3F153" w14:textId="77777777" w:rsidR="00ED5D4E" w:rsidRPr="00552E97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52E97">
              <w:rPr>
                <w:rFonts w:eastAsia="Arial Unicode MS" w:cs="Arial"/>
                <w:szCs w:val="18"/>
                <w:lang w:val="de-DE" w:eastAsia="ar-SA"/>
              </w:rPr>
              <w:t>FWA – new reqt/Identity</w:t>
            </w:r>
          </w:p>
        </w:tc>
      </w:tr>
      <w:tr w:rsidR="00552E97" w:rsidRPr="002B5B90" w14:paraId="3D2C3CF1" w14:textId="77777777" w:rsidTr="00A55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6CA07" w14:textId="4EFAB406" w:rsidR="00552E97" w:rsidRPr="00552E97" w:rsidRDefault="00552E9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52E9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6D3F" w14:textId="42D7B5CB" w:rsidR="00552E97" w:rsidRPr="00552E97" w:rsidRDefault="00B607A0" w:rsidP="00ED5D4E">
            <w:pPr>
              <w:snapToGrid w:val="0"/>
              <w:spacing w:after="0" w:line="240" w:lineRule="auto"/>
            </w:pPr>
            <w:hyperlink r:id="rId90" w:history="1">
              <w:r w:rsidR="00552E97" w:rsidRPr="00552E97">
                <w:rPr>
                  <w:rStyle w:val="Hyperlink"/>
                  <w:rFonts w:cs="Arial"/>
                  <w:color w:val="auto"/>
                </w:rPr>
                <w:t>S1-250522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8E9B8" w14:textId="3212C1F8" w:rsidR="00552E97" w:rsidRPr="00552E97" w:rsidRDefault="00552E9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52E97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B1DE5" w14:textId="14A822E2" w:rsidR="00552E97" w:rsidRPr="00552E97" w:rsidRDefault="00552E97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552E97">
              <w:rPr>
                <w:lang w:val="fr-FR"/>
              </w:rPr>
              <w:t>Additional</w:t>
            </w:r>
            <w:proofErr w:type="spellEnd"/>
            <w:r w:rsidRPr="00552E97">
              <w:rPr>
                <w:lang w:val="fr-FR"/>
              </w:rPr>
              <w:t xml:space="preserve"> </w:t>
            </w:r>
            <w:proofErr w:type="spellStart"/>
            <w:r w:rsidRPr="00552E97">
              <w:rPr>
                <w:lang w:val="fr-FR"/>
              </w:rPr>
              <w:t>Requirements</w:t>
            </w:r>
            <w:proofErr w:type="spellEnd"/>
            <w:r w:rsidRPr="00552E97">
              <w:rPr>
                <w:lang w:val="fr-FR"/>
              </w:rPr>
              <w:t xml:space="preserve"> for FWA for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6C32B" w14:textId="77777777" w:rsidR="00552E97" w:rsidRPr="00552E97" w:rsidRDefault="00552E9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2C38C" w14:textId="2626A1BF" w:rsidR="00552E97" w:rsidRPr="00552E97" w:rsidRDefault="00552E9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52E97">
              <w:rPr>
                <w:rFonts w:eastAsia="Arial Unicode MS" w:cs="Arial"/>
                <w:i/>
                <w:szCs w:val="18"/>
                <w:lang w:val="de-DE" w:eastAsia="ar-SA"/>
              </w:rPr>
              <w:t>FWA – new reqt/Identity</w:t>
            </w:r>
          </w:p>
          <w:p w14:paraId="7C9A0E87" w14:textId="02D92526" w:rsidR="00552E97" w:rsidRPr="00552E97" w:rsidRDefault="00552E9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52E97">
              <w:rPr>
                <w:rFonts w:eastAsia="Arial Unicode MS" w:cs="Arial"/>
                <w:szCs w:val="18"/>
                <w:lang w:val="de-DE" w:eastAsia="ar-SA"/>
              </w:rPr>
              <w:t>Revision of S1-250053.</w:t>
            </w:r>
          </w:p>
        </w:tc>
      </w:tr>
      <w:tr w:rsidR="00ED5D4E" w:rsidRPr="002B5B90" w14:paraId="08D89531" w14:textId="77777777" w:rsidTr="00A55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510E3" w14:textId="57CC3D37" w:rsidR="00ED5D4E" w:rsidRPr="00A55894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58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15B0A1" w14:textId="2D2AEE0C" w:rsidR="00ED5D4E" w:rsidRPr="00A55894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91" w:history="1">
              <w:r w:rsidR="00157AEF" w:rsidRPr="00A55894">
                <w:rPr>
                  <w:rStyle w:val="Hyperlink"/>
                  <w:rFonts w:cs="Arial"/>
                  <w:color w:val="auto"/>
                  <w:lang w:val="fr-FR"/>
                </w:rPr>
                <w:t>S1-250147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5D3FF" w14:textId="77777777" w:rsidR="00ED5D4E" w:rsidRPr="00A55894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Qualcomm </w:t>
            </w:r>
            <w:proofErr w:type="spellStart"/>
            <w:r w:rsidRPr="00A55894">
              <w:rPr>
                <w:lang w:val="fr-FR"/>
              </w:rPr>
              <w:t>Atheros</w:t>
            </w:r>
            <w:proofErr w:type="spellEnd"/>
            <w:r w:rsidRPr="00A55894">
              <w:rPr>
                <w:lang w:val="fr-FR"/>
              </w:rPr>
              <w:t>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2D0B9" w14:textId="77777777" w:rsidR="00ED5D4E" w:rsidRPr="00A55894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Pseudo-CR Update to Use case on </w:t>
            </w:r>
            <w:proofErr w:type="spellStart"/>
            <w:r w:rsidRPr="00A55894">
              <w:rPr>
                <w:lang w:val="fr-FR"/>
              </w:rPr>
              <w:t>Fixed</w:t>
            </w:r>
            <w:proofErr w:type="spellEnd"/>
            <w:r w:rsidRPr="00A55894">
              <w:rPr>
                <w:lang w:val="fr-FR"/>
              </w:rPr>
              <w:t xml:space="preserve"> Wireless Access (FWA)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4E4969" w14:textId="69A9DA73" w:rsidR="00ED5D4E" w:rsidRPr="00A55894" w:rsidRDefault="00A5589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55894">
              <w:rPr>
                <w:rFonts w:eastAsia="Times New Roman" w:cs="Arial"/>
                <w:szCs w:val="18"/>
                <w:lang w:val="de-DE" w:eastAsia="ar-SA"/>
              </w:rPr>
              <w:t>Revised to S1-250523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6312E5" w14:textId="77777777" w:rsidR="00ED5D4E" w:rsidRPr="00A55894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55894">
              <w:rPr>
                <w:rFonts w:eastAsia="Arial Unicode MS" w:cs="Arial"/>
                <w:szCs w:val="18"/>
                <w:lang w:val="de-DE" w:eastAsia="ar-SA"/>
              </w:rPr>
              <w:t>FWA – new rqts/KPIs</w:t>
            </w:r>
          </w:p>
        </w:tc>
      </w:tr>
      <w:tr w:rsidR="00A55894" w:rsidRPr="002B5B90" w14:paraId="7BEA0BCA" w14:textId="77777777" w:rsidTr="00A55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BD59" w14:textId="18D96594" w:rsidR="00A55894" w:rsidRPr="00A55894" w:rsidRDefault="00A5589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58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C3BD" w14:textId="68F68910" w:rsidR="00A55894" w:rsidRPr="00A55894" w:rsidRDefault="00B607A0" w:rsidP="00ED5D4E">
            <w:pPr>
              <w:snapToGrid w:val="0"/>
              <w:spacing w:after="0" w:line="240" w:lineRule="auto"/>
            </w:pPr>
            <w:hyperlink r:id="rId92" w:history="1">
              <w:r w:rsidR="00A55894" w:rsidRPr="00A55894">
                <w:rPr>
                  <w:rStyle w:val="Hyperlink"/>
                  <w:rFonts w:cs="Arial"/>
                  <w:color w:val="auto"/>
                </w:rPr>
                <w:t>S1-250523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23A6" w14:textId="315C9068" w:rsidR="00A55894" w:rsidRPr="00A55894" w:rsidRDefault="00A5589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Qualcomm </w:t>
            </w:r>
            <w:proofErr w:type="spellStart"/>
            <w:r w:rsidRPr="00A55894">
              <w:rPr>
                <w:lang w:val="fr-FR"/>
              </w:rPr>
              <w:t>Atheros</w:t>
            </w:r>
            <w:proofErr w:type="spellEnd"/>
            <w:r w:rsidRPr="00A55894">
              <w:rPr>
                <w:lang w:val="fr-FR"/>
              </w:rPr>
              <w:t>,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3FB2" w14:textId="471CC4F1" w:rsidR="00A55894" w:rsidRPr="00A55894" w:rsidRDefault="00A5589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Pseudo-CR Update to Use case on </w:t>
            </w:r>
            <w:proofErr w:type="spellStart"/>
            <w:r w:rsidRPr="00A55894">
              <w:rPr>
                <w:lang w:val="fr-FR"/>
              </w:rPr>
              <w:t>Fixed</w:t>
            </w:r>
            <w:proofErr w:type="spellEnd"/>
            <w:r w:rsidRPr="00A55894">
              <w:rPr>
                <w:lang w:val="fr-FR"/>
              </w:rPr>
              <w:t xml:space="preserve"> Wireless Access (FWA)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3F78" w14:textId="77777777" w:rsidR="00A55894" w:rsidRPr="00A55894" w:rsidRDefault="00A5589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25D26" w14:textId="73EA7501" w:rsidR="00A55894" w:rsidRPr="00A55894" w:rsidRDefault="00A5589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55894">
              <w:rPr>
                <w:rFonts w:eastAsia="Arial Unicode MS" w:cs="Arial"/>
                <w:i/>
                <w:szCs w:val="18"/>
                <w:lang w:val="de-DE" w:eastAsia="ar-SA"/>
              </w:rPr>
              <w:t>FWA – new rqts/KPIs</w:t>
            </w:r>
          </w:p>
          <w:p w14:paraId="0946CB18" w14:textId="671A977C" w:rsidR="00A55894" w:rsidRPr="00A55894" w:rsidRDefault="00A5589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55894">
              <w:rPr>
                <w:rFonts w:eastAsia="Arial Unicode MS" w:cs="Arial"/>
                <w:szCs w:val="18"/>
                <w:lang w:val="de-DE" w:eastAsia="ar-SA"/>
              </w:rPr>
              <w:t>Revision of S1-250147.</w:t>
            </w:r>
          </w:p>
        </w:tc>
      </w:tr>
      <w:tr w:rsidR="00ED5D4E" w:rsidRPr="002B5B90" w14:paraId="142404B6" w14:textId="77777777" w:rsidTr="00A55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01C8A" w14:textId="515538A7" w:rsidR="00ED5D4E" w:rsidRPr="00A55894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58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3CC9F" w14:textId="08B0BFD8" w:rsidR="00ED5D4E" w:rsidRPr="00A55894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93" w:history="1">
              <w:r w:rsidR="00157AEF" w:rsidRPr="00A55894">
                <w:rPr>
                  <w:rStyle w:val="Hyperlink"/>
                  <w:rFonts w:cs="Arial"/>
                  <w:color w:val="auto"/>
                  <w:lang w:val="fr-FR"/>
                </w:rPr>
                <w:t>S1-250313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BDDE94" w14:textId="77777777" w:rsidR="00ED5D4E" w:rsidRPr="00A55894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Philips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10C67A" w14:textId="77777777" w:rsidR="00ED5D4E" w:rsidRPr="00A55894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Update use case 5.4 </w:t>
            </w:r>
            <w:proofErr w:type="spellStart"/>
            <w:r w:rsidRPr="00A55894">
              <w:rPr>
                <w:lang w:val="fr-FR"/>
              </w:rPr>
              <w:t>with</w:t>
            </w:r>
            <w:proofErr w:type="spellEnd"/>
            <w:r w:rsidRPr="00A55894">
              <w:rPr>
                <w:lang w:val="fr-FR"/>
              </w:rPr>
              <w:t xml:space="preserve"> multiple FWA </w:t>
            </w:r>
            <w:proofErr w:type="spellStart"/>
            <w:r w:rsidRPr="00A55894">
              <w:rPr>
                <w:lang w:val="fr-FR"/>
              </w:rPr>
              <w:t>devices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9B3A1F" w14:textId="7B8AF95F" w:rsidR="00ED5D4E" w:rsidRPr="00A55894" w:rsidRDefault="00A5589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55894">
              <w:rPr>
                <w:rFonts w:eastAsia="Times New Roman" w:cs="Arial"/>
                <w:szCs w:val="18"/>
                <w:lang w:val="de-DE" w:eastAsia="ar-SA"/>
              </w:rPr>
              <w:t>Revised to S1-250524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17E39" w14:textId="77777777" w:rsidR="00ED5D4E" w:rsidRPr="00A55894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55894">
              <w:rPr>
                <w:rFonts w:eastAsia="Arial Unicode MS" w:cs="Arial"/>
                <w:szCs w:val="18"/>
                <w:lang w:val="de-DE" w:eastAsia="ar-SA"/>
              </w:rPr>
              <w:t>FWA – new reqt/load balancing</w:t>
            </w:r>
          </w:p>
        </w:tc>
      </w:tr>
      <w:tr w:rsidR="00A55894" w:rsidRPr="002B5B90" w14:paraId="43503993" w14:textId="77777777" w:rsidTr="00A55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DDBF" w14:textId="7E4F25D3" w:rsidR="00A55894" w:rsidRPr="00A55894" w:rsidRDefault="00A5589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58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C0BA" w14:textId="2886C66A" w:rsidR="00A55894" w:rsidRPr="00A55894" w:rsidRDefault="00B607A0" w:rsidP="00ED5D4E">
            <w:pPr>
              <w:snapToGrid w:val="0"/>
              <w:spacing w:after="0" w:line="240" w:lineRule="auto"/>
            </w:pPr>
            <w:hyperlink r:id="rId94" w:history="1">
              <w:r w:rsidR="00A55894" w:rsidRPr="00A55894">
                <w:rPr>
                  <w:rStyle w:val="Hyperlink"/>
                  <w:rFonts w:cs="Arial"/>
                  <w:color w:val="auto"/>
                </w:rPr>
                <w:t>S1-250524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D7F55" w14:textId="3F0E7C23" w:rsidR="00A55894" w:rsidRPr="00A55894" w:rsidRDefault="00A5589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Philips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989B" w14:textId="29BD1545" w:rsidR="00A55894" w:rsidRPr="00A55894" w:rsidRDefault="00A55894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55894">
              <w:rPr>
                <w:lang w:val="fr-FR"/>
              </w:rPr>
              <w:t xml:space="preserve">Update use case 5.4 </w:t>
            </w:r>
            <w:proofErr w:type="spellStart"/>
            <w:r w:rsidRPr="00A55894">
              <w:rPr>
                <w:lang w:val="fr-FR"/>
              </w:rPr>
              <w:t>with</w:t>
            </w:r>
            <w:proofErr w:type="spellEnd"/>
            <w:r w:rsidRPr="00A55894">
              <w:rPr>
                <w:lang w:val="fr-FR"/>
              </w:rPr>
              <w:t xml:space="preserve"> multiple FWA </w:t>
            </w:r>
            <w:proofErr w:type="spellStart"/>
            <w:r w:rsidRPr="00A55894">
              <w:rPr>
                <w:lang w:val="fr-FR"/>
              </w:rPr>
              <w:t>devices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D12AE" w14:textId="77777777" w:rsidR="00A55894" w:rsidRPr="00A55894" w:rsidRDefault="00A55894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1D6A" w14:textId="1BD5B571" w:rsidR="00A55894" w:rsidRPr="00A55894" w:rsidRDefault="00A5589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55894">
              <w:rPr>
                <w:rFonts w:eastAsia="Arial Unicode MS" w:cs="Arial"/>
                <w:i/>
                <w:szCs w:val="18"/>
                <w:lang w:val="de-DE" w:eastAsia="ar-SA"/>
              </w:rPr>
              <w:t>FWA – new reqt/load balancing</w:t>
            </w:r>
          </w:p>
          <w:p w14:paraId="33C262AC" w14:textId="3D6AF927" w:rsidR="00A55894" w:rsidRPr="00A55894" w:rsidRDefault="00A55894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55894">
              <w:rPr>
                <w:rFonts w:eastAsia="Arial Unicode MS" w:cs="Arial"/>
                <w:szCs w:val="18"/>
                <w:lang w:val="de-DE" w:eastAsia="ar-SA"/>
              </w:rPr>
              <w:t>Revision of S1-250313.</w:t>
            </w:r>
          </w:p>
        </w:tc>
      </w:tr>
      <w:tr w:rsidR="00ED5D4E" w:rsidRPr="002B5B90" w14:paraId="4A1CC0B9" w14:textId="77777777" w:rsidTr="00A9702A">
        <w:trPr>
          <w:trHeight w:val="499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6FD7" w14:textId="4D6B380F" w:rsidR="00ED5D4E" w:rsidRPr="00F578C8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proofErr w:type="spellStart"/>
            <w:r w:rsidRPr="008D37D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6E03" w14:textId="4AB3AB0D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95" w:history="1">
              <w:r w:rsidR="00157AEF">
                <w:rPr>
                  <w:rStyle w:val="Hyperlink"/>
                  <w:rFonts w:cs="Arial"/>
                  <w:lang w:val="fr-FR"/>
                </w:rPr>
                <w:t>S1-250293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939F1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IIT, Kharagpur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085A7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Use Case on active RIS-</w:t>
            </w:r>
            <w:proofErr w:type="spellStart"/>
            <w:r w:rsidRPr="00F578C8">
              <w:rPr>
                <w:lang w:val="fr-FR"/>
              </w:rPr>
              <w:t>Assisted</w:t>
            </w:r>
            <w:proofErr w:type="spellEnd"/>
            <w:r w:rsidRPr="00F578C8">
              <w:rPr>
                <w:lang w:val="fr-FR"/>
              </w:rPr>
              <w:t xml:space="preserve"> </w:t>
            </w:r>
            <w:proofErr w:type="spellStart"/>
            <w:r w:rsidRPr="00F578C8">
              <w:rPr>
                <w:lang w:val="fr-FR"/>
              </w:rPr>
              <w:t>Fixed</w:t>
            </w:r>
            <w:proofErr w:type="spellEnd"/>
            <w:r w:rsidRPr="00F578C8">
              <w:rPr>
                <w:lang w:val="fr-FR"/>
              </w:rPr>
              <w:t xml:space="preserve"> Wireless Access (FWA)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2CDD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9EADD" w14:textId="77777777" w:rsidR="00ED5D4E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FWA – new UC</w:t>
            </w:r>
          </w:p>
          <w:p w14:paraId="64B9E1EA" w14:textId="1C7412DA" w:rsidR="002213D6" w:rsidRPr="0035555A" w:rsidRDefault="002213D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213D6">
              <w:rPr>
                <w:rFonts w:eastAsia="Times New Roman" w:cs="Arial" w:hint="cs"/>
                <w:b/>
                <w:szCs w:val="18"/>
                <w:highlight w:val="yellow"/>
                <w:lang w:val="de-DE" w:eastAsia="ar-SA"/>
              </w:rPr>
              <w:t>N</w:t>
            </w:r>
            <w:r w:rsidRPr="002213D6">
              <w:rPr>
                <w:rFonts w:eastAsia="Times New Roman" w:cs="Arial"/>
                <w:b/>
                <w:szCs w:val="18"/>
                <w:highlight w:val="yellow"/>
                <w:lang w:val="de-DE" w:eastAsia="ar-SA"/>
              </w:rPr>
              <w:t>ot handled</w:t>
            </w:r>
          </w:p>
        </w:tc>
      </w:tr>
      <w:tr w:rsidR="00ED5D4E" w:rsidRPr="002B5B90" w14:paraId="3A30A112" w14:textId="77777777" w:rsidTr="00A9702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A5691" w14:textId="255265AD" w:rsidR="00ED5D4E" w:rsidRPr="00A9702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702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7DEF4" w14:textId="25011F04" w:rsidR="00ED5D4E" w:rsidRPr="00A9702A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96" w:history="1">
              <w:r w:rsidR="00157AEF" w:rsidRPr="00A9702A">
                <w:rPr>
                  <w:rStyle w:val="Hyperlink"/>
                  <w:rFonts w:cs="Arial"/>
                  <w:color w:val="auto"/>
                  <w:lang w:val="fr-FR"/>
                </w:rPr>
                <w:t>S1-250186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B10E27" w14:textId="77777777" w:rsidR="00ED5D4E" w:rsidRPr="00A9702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9702A">
              <w:rPr>
                <w:lang w:val="fr-FR"/>
              </w:rPr>
              <w:t xml:space="preserve">China </w:t>
            </w:r>
            <w:proofErr w:type="spellStart"/>
            <w:proofErr w:type="gramStart"/>
            <w:r w:rsidRPr="00A9702A">
              <w:rPr>
                <w:lang w:val="fr-FR"/>
              </w:rPr>
              <w:t>Unicom,China</w:t>
            </w:r>
            <w:proofErr w:type="spellEnd"/>
            <w:proofErr w:type="gramEnd"/>
            <w:r w:rsidRPr="00A9702A">
              <w:rPr>
                <w:lang w:val="fr-FR"/>
              </w:rPr>
              <w:t xml:space="preserve">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8F45E" w14:textId="77777777" w:rsidR="00ED5D4E" w:rsidRPr="00A9702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A9702A">
              <w:rPr>
                <w:lang w:val="fr-FR"/>
              </w:rPr>
              <w:t>Consideration</w:t>
            </w:r>
            <w:proofErr w:type="spellEnd"/>
            <w:r w:rsidRPr="00A9702A">
              <w:rPr>
                <w:lang w:val="fr-FR"/>
              </w:rPr>
              <w:t xml:space="preserve"> on </w:t>
            </w:r>
            <w:proofErr w:type="spellStart"/>
            <w:r w:rsidRPr="00A9702A">
              <w:rPr>
                <w:lang w:val="fr-FR"/>
              </w:rPr>
              <w:t>Legacy</w:t>
            </w:r>
            <w:proofErr w:type="spellEnd"/>
            <w:r w:rsidRPr="00A9702A">
              <w:rPr>
                <w:lang w:val="fr-FR"/>
              </w:rPr>
              <w:t xml:space="preserve"> </w:t>
            </w:r>
            <w:proofErr w:type="spellStart"/>
            <w:r w:rsidRPr="00A9702A">
              <w:rPr>
                <w:lang w:val="fr-FR"/>
              </w:rPr>
              <w:t>telephony</w:t>
            </w:r>
            <w:proofErr w:type="spellEnd"/>
            <w:r w:rsidRPr="00A9702A">
              <w:rPr>
                <w:lang w:val="fr-FR"/>
              </w:rPr>
              <w:t xml:space="preserve"> service and </w:t>
            </w:r>
            <w:proofErr w:type="spellStart"/>
            <w:r w:rsidRPr="00A9702A">
              <w:rPr>
                <w:lang w:val="fr-FR"/>
              </w:rPr>
              <w:t>supplementary</w:t>
            </w:r>
            <w:proofErr w:type="spellEnd"/>
            <w:r w:rsidRPr="00A9702A">
              <w:rPr>
                <w:lang w:val="fr-FR"/>
              </w:rPr>
              <w:t xml:space="preserve"> services support of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379EA" w14:textId="35839F06" w:rsidR="00ED5D4E" w:rsidRPr="00A9702A" w:rsidRDefault="00A9702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into 250508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8CF96" w14:textId="77777777" w:rsidR="00ED5D4E" w:rsidRPr="00A9702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9702A">
              <w:rPr>
                <w:rFonts w:eastAsia="Arial Unicode MS" w:cs="Arial"/>
                <w:szCs w:val="18"/>
                <w:lang w:val="de-DE" w:eastAsia="ar-SA"/>
              </w:rPr>
              <w:t>Telephony – could go in support for Leg Svcs but here w/other telephony</w:t>
            </w:r>
          </w:p>
        </w:tc>
      </w:tr>
      <w:tr w:rsidR="00ED5D4E" w:rsidRPr="00336029" w14:paraId="14A279E7" w14:textId="77777777" w:rsidTr="009418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FFD3D" w14:textId="65136999" w:rsidR="00ED5D4E" w:rsidRPr="00ED5D4E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D4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C2F4DC" w14:textId="7CFD6B7B" w:rsidR="00ED5D4E" w:rsidRPr="00ED5D4E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97" w:history="1">
              <w:r w:rsidR="00157AEF">
                <w:rPr>
                  <w:rStyle w:val="Hyperlink"/>
                  <w:rFonts w:cs="Arial"/>
                  <w:lang w:val="fr-FR"/>
                </w:rPr>
                <w:t>S1-250024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884BF" w14:textId="77777777" w:rsidR="00ED5D4E" w:rsidRPr="00ED5D4E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D5D4E">
              <w:rPr>
                <w:lang w:val="fr-FR"/>
              </w:rPr>
              <w:t xml:space="preserve">NEC, T-Mobile USA, KPN, Deutsche Telekom, KT </w:t>
            </w:r>
            <w:r w:rsidRPr="00ED5D4E">
              <w:rPr>
                <w:lang w:val="fr-FR"/>
              </w:rPr>
              <w:lastRenderedPageBreak/>
              <w:t xml:space="preserve">Corp., </w:t>
            </w:r>
            <w:proofErr w:type="spellStart"/>
            <w:r w:rsidRPr="00ED5D4E">
              <w:rPr>
                <w:lang w:val="fr-FR"/>
              </w:rPr>
              <w:t>Rakuten</w:t>
            </w:r>
            <w:proofErr w:type="spellEnd"/>
            <w:r w:rsidRPr="00ED5D4E">
              <w:rPr>
                <w:lang w:val="fr-FR"/>
              </w:rPr>
              <w:t xml:space="preserve"> Mobile,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971B8" w14:textId="77777777" w:rsidR="00ED5D4E" w:rsidRPr="00ED5D4E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D5D4E">
              <w:rPr>
                <w:lang w:val="fr-FR"/>
              </w:rPr>
              <w:lastRenderedPageBreak/>
              <w:t xml:space="preserve">Pseudo-CR on 6G IMS </w:t>
            </w:r>
            <w:proofErr w:type="spellStart"/>
            <w:r w:rsidRPr="00ED5D4E">
              <w:rPr>
                <w:lang w:val="fr-FR"/>
              </w:rPr>
              <w:t>Multimedia</w:t>
            </w:r>
            <w:proofErr w:type="spellEnd"/>
            <w:r w:rsidRPr="00ED5D4E">
              <w:rPr>
                <w:lang w:val="fr-FR"/>
              </w:rPr>
              <w:t xml:space="preserve"> </w:t>
            </w:r>
            <w:proofErr w:type="spellStart"/>
            <w:r w:rsidRPr="00ED5D4E">
              <w:rPr>
                <w:lang w:val="fr-FR"/>
              </w:rPr>
              <w:t>Telephony</w:t>
            </w:r>
            <w:proofErr w:type="spellEnd"/>
            <w:r w:rsidRPr="00ED5D4E">
              <w:rPr>
                <w:lang w:val="fr-FR"/>
              </w:rPr>
              <w:t xml:space="preserve">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C93FC" w14:textId="6E6AFAC3" w:rsidR="00ED5D4E" w:rsidRPr="00ED5D4E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D5D4E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98" w:history="1">
              <w:r w:rsidR="00157AEF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S1-250228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5F2DA" w14:textId="77777777" w:rsidR="00ED5D4E" w:rsidRPr="00ED5D4E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D5D4E">
              <w:rPr>
                <w:rFonts w:eastAsia="Arial Unicode MS" w:cs="Arial"/>
                <w:szCs w:val="18"/>
                <w:lang w:val="de-DE" w:eastAsia="ar-SA"/>
              </w:rPr>
              <w:t>Telephony enhance</w:t>
            </w:r>
          </w:p>
        </w:tc>
      </w:tr>
      <w:tr w:rsidR="00ED5D4E" w:rsidRPr="00336029" w14:paraId="373EF842" w14:textId="77777777" w:rsidTr="009418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F9B146" w14:textId="7E35FE20" w:rsidR="00ED5D4E" w:rsidRPr="009418B8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18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29728" w14:textId="0357F3C2" w:rsidR="00ED5D4E" w:rsidRPr="009418B8" w:rsidRDefault="00B607A0" w:rsidP="00ED5D4E">
            <w:pPr>
              <w:snapToGrid w:val="0"/>
              <w:spacing w:after="0" w:line="240" w:lineRule="auto"/>
            </w:pPr>
            <w:hyperlink r:id="rId99" w:history="1">
              <w:r w:rsidR="00157AEF" w:rsidRPr="009418B8">
                <w:rPr>
                  <w:rStyle w:val="Hyperlink"/>
                  <w:rFonts w:cs="Arial"/>
                  <w:color w:val="auto"/>
                </w:rPr>
                <w:t>S1-250228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DB35F" w14:textId="35F1BC86" w:rsidR="00ED5D4E" w:rsidRPr="009418B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418B8">
              <w:rPr>
                <w:lang w:val="fr-FR"/>
              </w:rPr>
              <w:t xml:space="preserve">NEC, T-Mobile USA, KPN, Deutsche Telekom, KT Corp., </w:t>
            </w:r>
            <w:proofErr w:type="spellStart"/>
            <w:r w:rsidRPr="009418B8">
              <w:rPr>
                <w:lang w:val="fr-FR"/>
              </w:rPr>
              <w:t>Rakuten</w:t>
            </w:r>
            <w:proofErr w:type="spellEnd"/>
            <w:r w:rsidRPr="009418B8">
              <w:rPr>
                <w:lang w:val="fr-FR"/>
              </w:rPr>
              <w:t xml:space="preserve"> Mobile,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71530" w14:textId="15DA3534" w:rsidR="00ED5D4E" w:rsidRPr="009418B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418B8">
              <w:rPr>
                <w:lang w:val="fr-FR"/>
              </w:rPr>
              <w:t xml:space="preserve">Pseudo-CR on 6G IMS </w:t>
            </w:r>
            <w:proofErr w:type="spellStart"/>
            <w:r w:rsidRPr="009418B8">
              <w:rPr>
                <w:lang w:val="fr-FR"/>
              </w:rPr>
              <w:t>Multimedia</w:t>
            </w:r>
            <w:proofErr w:type="spellEnd"/>
            <w:r w:rsidRPr="009418B8">
              <w:rPr>
                <w:lang w:val="fr-FR"/>
              </w:rPr>
              <w:t xml:space="preserve"> </w:t>
            </w:r>
            <w:proofErr w:type="spellStart"/>
            <w:r w:rsidRPr="009418B8">
              <w:rPr>
                <w:lang w:val="fr-FR"/>
              </w:rPr>
              <w:t>Telephony</w:t>
            </w:r>
            <w:proofErr w:type="spellEnd"/>
            <w:r w:rsidRPr="009418B8">
              <w:rPr>
                <w:lang w:val="fr-FR"/>
              </w:rPr>
              <w:t xml:space="preserve">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48576" w14:textId="50FFC262" w:rsidR="00ED5D4E" w:rsidRPr="009418B8" w:rsidRDefault="009418B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418B8">
              <w:rPr>
                <w:rFonts w:eastAsia="Times New Roman" w:cs="Arial"/>
                <w:szCs w:val="18"/>
                <w:lang w:val="de-DE" w:eastAsia="ar-SA"/>
              </w:rPr>
              <w:t>Revised to S1-250527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C0C52" w14:textId="0FC95780" w:rsidR="00ED5D4E" w:rsidRPr="009418B8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418B8">
              <w:rPr>
                <w:rFonts w:eastAsia="Arial Unicode MS" w:cs="Arial"/>
                <w:i/>
                <w:szCs w:val="18"/>
                <w:lang w:val="de-DE" w:eastAsia="ar-SA"/>
              </w:rPr>
              <w:t>Telephony enhance</w:t>
            </w:r>
          </w:p>
          <w:p w14:paraId="3CD0F475" w14:textId="40F1A430" w:rsidR="00ED5D4E" w:rsidRPr="009418B8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418B8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00" w:history="1">
              <w:r w:rsidR="00157AEF" w:rsidRPr="009418B8">
                <w:rPr>
                  <w:rStyle w:val="Hyperlink"/>
                  <w:rFonts w:eastAsia="Arial Unicode MS" w:cs="Arial"/>
                  <w:color w:val="auto"/>
                  <w:szCs w:val="18"/>
                  <w:lang w:val="de-DE" w:eastAsia="ar-SA"/>
                </w:rPr>
                <w:t>S1-250024</w:t>
              </w:r>
            </w:hyperlink>
            <w:r w:rsidRPr="009418B8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tr w:rsidR="009418B8" w:rsidRPr="00336029" w14:paraId="3ADAE76F" w14:textId="77777777" w:rsidTr="009643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EB7F" w14:textId="4E704847" w:rsidR="009418B8" w:rsidRPr="009418B8" w:rsidRDefault="009418B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18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15BE" w14:textId="02FE3505" w:rsidR="009418B8" w:rsidRPr="009418B8" w:rsidRDefault="00B607A0" w:rsidP="00ED5D4E">
            <w:pPr>
              <w:snapToGrid w:val="0"/>
              <w:spacing w:after="0" w:line="240" w:lineRule="auto"/>
            </w:pPr>
            <w:hyperlink r:id="rId101" w:history="1">
              <w:r w:rsidR="009418B8" w:rsidRPr="009418B8">
                <w:rPr>
                  <w:rStyle w:val="Hyperlink"/>
                  <w:rFonts w:cs="Arial"/>
                  <w:color w:val="auto"/>
                </w:rPr>
                <w:t>S1-250527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AF31D" w14:textId="00A9E74A" w:rsidR="009418B8" w:rsidRPr="009418B8" w:rsidRDefault="009418B8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418B8">
              <w:rPr>
                <w:lang w:val="fr-FR"/>
              </w:rPr>
              <w:t xml:space="preserve">NEC, T-Mobile USA, KPN, Deutsche Telekom, KT Corp., </w:t>
            </w:r>
            <w:proofErr w:type="spellStart"/>
            <w:r w:rsidRPr="009418B8">
              <w:rPr>
                <w:lang w:val="fr-FR"/>
              </w:rPr>
              <w:t>Rakuten</w:t>
            </w:r>
            <w:proofErr w:type="spellEnd"/>
            <w:r w:rsidRPr="009418B8">
              <w:rPr>
                <w:lang w:val="fr-FR"/>
              </w:rPr>
              <w:t xml:space="preserve"> Mobile, 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D7840" w14:textId="111AA062" w:rsidR="009418B8" w:rsidRPr="009418B8" w:rsidRDefault="009418B8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418B8">
              <w:rPr>
                <w:lang w:val="fr-FR"/>
              </w:rPr>
              <w:t xml:space="preserve">Pseudo-CR on 6G IMS </w:t>
            </w:r>
            <w:proofErr w:type="spellStart"/>
            <w:r w:rsidRPr="009418B8">
              <w:rPr>
                <w:lang w:val="fr-FR"/>
              </w:rPr>
              <w:t>Multimedia</w:t>
            </w:r>
            <w:proofErr w:type="spellEnd"/>
            <w:r w:rsidRPr="009418B8">
              <w:rPr>
                <w:lang w:val="fr-FR"/>
              </w:rPr>
              <w:t xml:space="preserve"> </w:t>
            </w:r>
            <w:proofErr w:type="spellStart"/>
            <w:r w:rsidRPr="009418B8">
              <w:rPr>
                <w:lang w:val="fr-FR"/>
              </w:rPr>
              <w:t>Telephony</w:t>
            </w:r>
            <w:proofErr w:type="spellEnd"/>
            <w:r w:rsidRPr="009418B8">
              <w:rPr>
                <w:lang w:val="fr-FR"/>
              </w:rPr>
              <w:t xml:space="preserve">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B0B7D" w14:textId="77777777" w:rsidR="009418B8" w:rsidRPr="009418B8" w:rsidRDefault="009418B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F42A" w14:textId="77777777" w:rsidR="009418B8" w:rsidRPr="009418B8" w:rsidRDefault="009418B8" w:rsidP="009418B8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9418B8">
              <w:rPr>
                <w:rFonts w:eastAsia="Arial Unicode MS" w:cs="Arial"/>
                <w:i/>
                <w:szCs w:val="18"/>
                <w:lang w:val="de-DE" w:eastAsia="ar-SA"/>
              </w:rPr>
              <w:t>Telephony enhance</w:t>
            </w:r>
          </w:p>
          <w:p w14:paraId="25B6A50E" w14:textId="449CB757" w:rsidR="009418B8" w:rsidRPr="009418B8" w:rsidRDefault="009418B8" w:rsidP="009418B8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418B8">
              <w:rPr>
                <w:rFonts w:eastAsia="Arial Unicode MS" w:cs="Arial"/>
                <w:i/>
                <w:szCs w:val="18"/>
                <w:lang w:val="de-DE" w:eastAsia="ar-SA"/>
              </w:rPr>
              <w:t xml:space="preserve">Revision of </w:t>
            </w:r>
            <w:hyperlink r:id="rId102" w:history="1">
              <w:r w:rsidRPr="009418B8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val="de-DE" w:eastAsia="ar-SA"/>
                </w:rPr>
                <w:t>S1-250024</w:t>
              </w:r>
            </w:hyperlink>
            <w:r w:rsidRPr="009418B8">
              <w:rPr>
                <w:rFonts w:eastAsia="Arial Unicode MS" w:cs="Arial"/>
                <w:i/>
                <w:szCs w:val="18"/>
                <w:lang w:val="de-DE" w:eastAsia="ar-SA"/>
              </w:rPr>
              <w:t>.</w:t>
            </w:r>
          </w:p>
          <w:p w14:paraId="353484E4" w14:textId="4491BAC3" w:rsidR="009418B8" w:rsidRPr="009418B8" w:rsidRDefault="009418B8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418B8">
              <w:rPr>
                <w:rFonts w:eastAsia="Arial Unicode MS" w:cs="Arial"/>
                <w:szCs w:val="18"/>
                <w:lang w:val="de-DE" w:eastAsia="ar-SA"/>
              </w:rPr>
              <w:t>Revision of S1-250228.</w:t>
            </w:r>
          </w:p>
        </w:tc>
      </w:tr>
      <w:tr w:rsidR="00ED5D4E" w:rsidRPr="002B5B90" w14:paraId="174A6D64" w14:textId="77777777" w:rsidTr="0096432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8E8157" w14:textId="5214B29E" w:rsidR="00ED5D4E" w:rsidRPr="00964326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43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4CF47" w14:textId="1809D201" w:rsidR="00ED5D4E" w:rsidRPr="00964326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03" w:history="1">
              <w:r w:rsidR="00157AEF" w:rsidRPr="00964326">
                <w:rPr>
                  <w:rStyle w:val="Hyperlink"/>
                  <w:rFonts w:cs="Arial"/>
                  <w:color w:val="auto"/>
                  <w:lang w:val="fr-FR"/>
                </w:rPr>
                <w:t>S1-250207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90CD8E" w14:textId="77777777" w:rsidR="00ED5D4E" w:rsidRPr="00964326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64326">
              <w:rPr>
                <w:lang w:val="fr-FR"/>
              </w:rPr>
              <w:t xml:space="preserve">China </w:t>
            </w:r>
            <w:proofErr w:type="spellStart"/>
            <w:r w:rsidRPr="00964326">
              <w:rPr>
                <w:lang w:val="fr-FR"/>
              </w:rPr>
              <w:t>Unicom</w:t>
            </w:r>
            <w:proofErr w:type="spellEnd"/>
            <w:r w:rsidRPr="00964326">
              <w:rPr>
                <w:lang w:val="fr-FR"/>
              </w:rPr>
              <w:t>, China Mobile, Huawei, ZTE,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A969B" w14:textId="77777777" w:rsidR="00ED5D4E" w:rsidRPr="00964326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64326">
              <w:rPr>
                <w:lang w:val="fr-FR"/>
              </w:rPr>
              <w:t xml:space="preserve">Network Simplification for Native 6G </w:t>
            </w:r>
            <w:proofErr w:type="spellStart"/>
            <w:r w:rsidRPr="00964326">
              <w:rPr>
                <w:lang w:val="fr-FR"/>
              </w:rPr>
              <w:t>multimedia</w:t>
            </w:r>
            <w:proofErr w:type="spellEnd"/>
            <w:r w:rsidRPr="00964326">
              <w:rPr>
                <w:lang w:val="fr-FR"/>
              </w:rPr>
              <w:t xml:space="preserve"> communication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07FDD" w14:textId="4AC459BD" w:rsidR="00ED5D4E" w:rsidRPr="00964326" w:rsidRDefault="0096432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964326">
              <w:rPr>
                <w:rFonts w:eastAsia="Times New Roman" w:cs="Arial"/>
                <w:szCs w:val="18"/>
                <w:lang w:val="de-DE" w:eastAsia="ar-SA"/>
              </w:rPr>
              <w:t>Revised to S1-250528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62D08" w14:textId="77777777" w:rsidR="00ED5D4E" w:rsidRPr="00964326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64326">
              <w:rPr>
                <w:rFonts w:eastAsia="Arial Unicode MS" w:cs="Arial"/>
                <w:szCs w:val="18"/>
                <w:lang w:val="de-DE" w:eastAsia="ar-SA"/>
              </w:rPr>
              <w:t>Multimedia (tel) simpliciation</w:t>
            </w:r>
          </w:p>
        </w:tc>
      </w:tr>
      <w:tr w:rsidR="00964326" w:rsidRPr="002B5B90" w14:paraId="63E23796" w14:textId="77777777" w:rsidTr="00D03B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2742" w14:textId="166D0BB6" w:rsidR="00964326" w:rsidRPr="00964326" w:rsidRDefault="0096432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6432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DEE22" w14:textId="73438A9D" w:rsidR="00964326" w:rsidRPr="00964326" w:rsidRDefault="00B607A0" w:rsidP="00ED5D4E">
            <w:pPr>
              <w:snapToGrid w:val="0"/>
              <w:spacing w:after="0" w:line="240" w:lineRule="auto"/>
            </w:pPr>
            <w:hyperlink r:id="rId104" w:history="1">
              <w:r w:rsidR="00964326" w:rsidRPr="00964326">
                <w:rPr>
                  <w:rStyle w:val="Hyperlink"/>
                  <w:rFonts w:cs="Arial"/>
                  <w:color w:val="auto"/>
                </w:rPr>
                <w:t>S1-250528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8290" w14:textId="30EF3B67" w:rsidR="00964326" w:rsidRPr="00964326" w:rsidRDefault="00964326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64326">
              <w:rPr>
                <w:lang w:val="fr-FR"/>
              </w:rPr>
              <w:t xml:space="preserve">China </w:t>
            </w:r>
            <w:proofErr w:type="spellStart"/>
            <w:r w:rsidRPr="00964326">
              <w:rPr>
                <w:lang w:val="fr-FR"/>
              </w:rPr>
              <w:t>Unicom</w:t>
            </w:r>
            <w:proofErr w:type="spellEnd"/>
            <w:r w:rsidRPr="00964326">
              <w:rPr>
                <w:lang w:val="fr-FR"/>
              </w:rPr>
              <w:t>, China Mobile, Huawei, ZTE, 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C3F4" w14:textId="64C69D6E" w:rsidR="00964326" w:rsidRPr="00964326" w:rsidRDefault="00964326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964326">
              <w:rPr>
                <w:lang w:val="fr-FR"/>
              </w:rPr>
              <w:t xml:space="preserve">Network Simplification for Native 6G </w:t>
            </w:r>
            <w:proofErr w:type="spellStart"/>
            <w:r w:rsidRPr="00964326">
              <w:rPr>
                <w:lang w:val="fr-FR"/>
              </w:rPr>
              <w:t>multimedia</w:t>
            </w:r>
            <w:proofErr w:type="spellEnd"/>
            <w:r w:rsidRPr="00964326">
              <w:rPr>
                <w:lang w:val="fr-FR"/>
              </w:rPr>
              <w:t xml:space="preserve"> communication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021DC" w14:textId="77777777" w:rsidR="00964326" w:rsidRPr="00964326" w:rsidRDefault="00964326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6BE66" w14:textId="5752836F" w:rsidR="00964326" w:rsidRPr="00964326" w:rsidRDefault="0096432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64326">
              <w:rPr>
                <w:rFonts w:eastAsia="Arial Unicode MS" w:cs="Arial"/>
                <w:i/>
                <w:szCs w:val="18"/>
                <w:lang w:val="de-DE" w:eastAsia="ar-SA"/>
              </w:rPr>
              <w:t>Multimedia (tel) simpliciation</w:t>
            </w:r>
          </w:p>
          <w:p w14:paraId="362FD3EF" w14:textId="7067034E" w:rsidR="00964326" w:rsidRPr="00964326" w:rsidRDefault="0096432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64326">
              <w:rPr>
                <w:rFonts w:eastAsia="Arial Unicode MS" w:cs="Arial"/>
                <w:szCs w:val="18"/>
                <w:lang w:val="de-DE" w:eastAsia="ar-SA"/>
              </w:rPr>
              <w:t>Revision of S1-250207.</w:t>
            </w:r>
          </w:p>
        </w:tc>
      </w:tr>
      <w:tr w:rsidR="00ED5D4E" w:rsidRPr="002B5B90" w14:paraId="172F5D3C" w14:textId="77777777" w:rsidTr="00627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5354DF" w14:textId="7F152BEA" w:rsidR="00ED5D4E" w:rsidRPr="00D03B82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03B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BA3B0" w14:textId="66574415" w:rsidR="00ED5D4E" w:rsidRPr="00D03B82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05" w:history="1">
              <w:r w:rsidR="00157AEF" w:rsidRPr="00D03B82">
                <w:rPr>
                  <w:rStyle w:val="Hyperlink"/>
                  <w:rFonts w:cs="Arial"/>
                  <w:color w:val="auto"/>
                  <w:lang w:val="fr-FR"/>
                </w:rPr>
                <w:t>S1-250241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36504" w14:textId="77777777" w:rsidR="00ED5D4E" w:rsidRPr="00D03B8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03B82">
              <w:rPr>
                <w:lang w:val="fr-FR"/>
              </w:rPr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70845" w14:textId="77777777" w:rsidR="00ED5D4E" w:rsidRPr="00D03B8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03B82">
              <w:rPr>
                <w:lang w:val="fr-FR"/>
              </w:rPr>
              <w:t>Use Case on provision of Emergency services in 6G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5134A" w14:textId="2073FC56" w:rsidR="00ED5D4E" w:rsidRPr="00D03B82" w:rsidRDefault="00D03B8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03B82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41B7A6" w14:textId="77777777" w:rsidR="00ED5D4E" w:rsidRPr="00D03B82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03B82">
              <w:rPr>
                <w:rFonts w:eastAsia="Times New Roman" w:cs="Arial"/>
                <w:szCs w:val="18"/>
                <w:lang w:val="de-DE" w:eastAsia="ar-SA"/>
              </w:rPr>
              <w:t>Emergency Svcs - enhance</w:t>
            </w:r>
          </w:p>
        </w:tc>
      </w:tr>
      <w:tr w:rsidR="00ED5D4E" w:rsidRPr="002B5B90" w14:paraId="25A1D69D" w14:textId="77777777" w:rsidTr="00627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87914" w14:textId="6A42AC03" w:rsidR="00ED5D4E" w:rsidRPr="0062799B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79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E9A32C" w14:textId="02ABE83F" w:rsidR="00ED5D4E" w:rsidRPr="0062799B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06" w:history="1">
              <w:r w:rsidR="00157AEF" w:rsidRPr="0062799B">
                <w:rPr>
                  <w:rStyle w:val="Hyperlink"/>
                  <w:rFonts w:cs="Arial"/>
                  <w:color w:val="auto"/>
                  <w:lang w:val="fr-FR"/>
                </w:rPr>
                <w:t>S1-250017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59D95" w14:textId="77777777" w:rsidR="00ED5D4E" w:rsidRPr="0062799B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62799B">
              <w:rPr>
                <w:lang w:val="fr-FR"/>
              </w:rPr>
              <w:t>vivo</w:t>
            </w:r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B4BBA" w14:textId="77777777" w:rsidR="00ED5D4E" w:rsidRPr="0062799B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2799B">
              <w:rPr>
                <w:lang w:val="fr-FR"/>
              </w:rPr>
              <w:t>Considerations</w:t>
            </w:r>
            <w:proofErr w:type="spellEnd"/>
            <w:r w:rsidRPr="0062799B">
              <w:rPr>
                <w:lang w:val="fr-FR"/>
              </w:rPr>
              <w:t xml:space="preserve"> for 6G LPWA and </w:t>
            </w:r>
            <w:proofErr w:type="spellStart"/>
            <w:r w:rsidRPr="0062799B">
              <w:rPr>
                <w:lang w:val="fr-FR"/>
              </w:rPr>
              <w:t>eMBB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4D5F1" w14:textId="4272E128" w:rsidR="00ED5D4E" w:rsidRPr="0062799B" w:rsidRDefault="0062799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2799B">
              <w:rPr>
                <w:rFonts w:eastAsia="Times New Roman" w:cs="Arial"/>
                <w:szCs w:val="18"/>
                <w:lang w:val="de-DE" w:eastAsia="ar-SA"/>
              </w:rPr>
              <w:t>Revised to S1-250529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0614F" w14:textId="77777777" w:rsidR="00ED5D4E" w:rsidRPr="0062799B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2799B">
              <w:rPr>
                <w:rFonts w:eastAsia="Arial Unicode MS" w:cs="Arial"/>
                <w:szCs w:val="18"/>
                <w:lang w:val="de-DE" w:eastAsia="ar-SA"/>
              </w:rPr>
              <w:t>LPWA</w:t>
            </w:r>
          </w:p>
        </w:tc>
      </w:tr>
      <w:tr w:rsidR="0062799B" w:rsidRPr="002B5B90" w14:paraId="60FFDBCF" w14:textId="77777777" w:rsidTr="00627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640B" w14:textId="71BD1EED" w:rsidR="0062799B" w:rsidRPr="0062799B" w:rsidRDefault="0062799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79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FD59" w14:textId="35EA126D" w:rsidR="0062799B" w:rsidRPr="0062799B" w:rsidRDefault="00B607A0" w:rsidP="00ED5D4E">
            <w:pPr>
              <w:snapToGrid w:val="0"/>
              <w:spacing w:after="0" w:line="240" w:lineRule="auto"/>
            </w:pPr>
            <w:hyperlink r:id="rId107" w:history="1">
              <w:r w:rsidR="0062799B" w:rsidRPr="0062799B">
                <w:rPr>
                  <w:rStyle w:val="Hyperlink"/>
                  <w:rFonts w:cs="Arial"/>
                  <w:color w:val="auto"/>
                </w:rPr>
                <w:t>S1-250529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02D7" w14:textId="7003634B" w:rsidR="0062799B" w:rsidRPr="0062799B" w:rsidRDefault="0062799B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62799B">
              <w:rPr>
                <w:lang w:val="fr-FR"/>
              </w:rPr>
              <w:t>vivo</w:t>
            </w:r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6E532" w14:textId="4D052756" w:rsidR="0062799B" w:rsidRPr="0062799B" w:rsidRDefault="0062799B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2799B">
              <w:rPr>
                <w:lang w:val="fr-FR"/>
              </w:rPr>
              <w:t>Considerations</w:t>
            </w:r>
            <w:proofErr w:type="spellEnd"/>
            <w:r w:rsidRPr="0062799B">
              <w:rPr>
                <w:lang w:val="fr-FR"/>
              </w:rPr>
              <w:t xml:space="preserve"> for 6G LPWA and </w:t>
            </w:r>
            <w:proofErr w:type="spellStart"/>
            <w:r w:rsidRPr="0062799B">
              <w:rPr>
                <w:lang w:val="fr-FR"/>
              </w:rPr>
              <w:t>eMBB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38900" w14:textId="77777777" w:rsidR="0062799B" w:rsidRPr="0062799B" w:rsidRDefault="0062799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9D75" w14:textId="144C6159" w:rsidR="0062799B" w:rsidRPr="0062799B" w:rsidRDefault="0062799B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2799B">
              <w:rPr>
                <w:rFonts w:eastAsia="Arial Unicode MS" w:cs="Arial"/>
                <w:i/>
                <w:szCs w:val="18"/>
                <w:lang w:val="de-DE" w:eastAsia="ar-SA"/>
              </w:rPr>
              <w:t>LPWA</w:t>
            </w:r>
          </w:p>
          <w:p w14:paraId="182BBD0A" w14:textId="7F586A72" w:rsidR="0062799B" w:rsidRPr="0062799B" w:rsidRDefault="0062799B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2799B">
              <w:rPr>
                <w:rFonts w:eastAsia="Arial Unicode MS" w:cs="Arial"/>
                <w:szCs w:val="18"/>
                <w:lang w:val="de-DE" w:eastAsia="ar-SA"/>
              </w:rPr>
              <w:t>Revision of S1-250017.</w:t>
            </w:r>
          </w:p>
        </w:tc>
      </w:tr>
      <w:tr w:rsidR="00ED5D4E" w:rsidRPr="002B5B90" w14:paraId="0EC98D43" w14:textId="77777777" w:rsidTr="0062799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B30061" w14:textId="1ACDE09C" w:rsidR="00ED5D4E" w:rsidRPr="0062799B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2799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225DB0" w14:textId="4F0D6D9E" w:rsidR="00ED5D4E" w:rsidRPr="0062799B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08" w:history="1">
              <w:r w:rsidR="00157AEF" w:rsidRPr="0062799B">
                <w:rPr>
                  <w:rStyle w:val="Hyperlink"/>
                  <w:rFonts w:cs="Arial"/>
                  <w:color w:val="auto"/>
                  <w:lang w:val="fr-FR"/>
                </w:rPr>
                <w:t>S1-250020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0D13F" w14:textId="77777777" w:rsidR="00ED5D4E" w:rsidRPr="0062799B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62799B">
              <w:rPr>
                <w:lang w:val="fr-FR"/>
              </w:rPr>
              <w:t>vivo</w:t>
            </w:r>
            <w:proofErr w:type="gram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185372" w14:textId="77777777" w:rsidR="00ED5D4E" w:rsidRPr="0062799B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2799B">
              <w:rPr>
                <w:lang w:val="fr-FR"/>
              </w:rPr>
              <w:t>Coverage</w:t>
            </w:r>
            <w:proofErr w:type="spellEnd"/>
            <w:r w:rsidRPr="0062799B">
              <w:rPr>
                <w:lang w:val="fr-FR"/>
              </w:rPr>
              <w:t xml:space="preserve"> pain point scenarios identification and </w:t>
            </w:r>
            <w:proofErr w:type="spellStart"/>
            <w:r w:rsidRPr="0062799B">
              <w:rPr>
                <w:lang w:val="fr-FR"/>
              </w:rPr>
              <w:t>optimization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63C65" w14:textId="638F98BC" w:rsidR="00ED5D4E" w:rsidRPr="0062799B" w:rsidRDefault="0062799B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2799B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87AB76" w14:textId="77777777" w:rsidR="00ED5D4E" w:rsidRPr="0062799B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2799B">
              <w:rPr>
                <w:rFonts w:eastAsia="Arial Unicode MS" w:cs="Arial"/>
                <w:szCs w:val="18"/>
                <w:lang w:val="de-DE" w:eastAsia="ar-SA"/>
              </w:rPr>
              <w:t>Handover</w:t>
            </w:r>
          </w:p>
        </w:tc>
      </w:tr>
      <w:tr w:rsidR="00ED5D4E" w:rsidRPr="002B5B90" w14:paraId="25706858" w14:textId="77777777" w:rsidTr="00437AE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CEA13" w14:textId="672E7B44" w:rsidR="00ED5D4E" w:rsidRPr="00437AE2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7AE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CD795" w14:textId="16A9D4EF" w:rsidR="00ED5D4E" w:rsidRPr="00437AE2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09" w:history="1">
              <w:r w:rsidR="00157AEF" w:rsidRPr="00437AE2">
                <w:rPr>
                  <w:rStyle w:val="Hyperlink"/>
                  <w:rFonts w:cs="Arial"/>
                  <w:color w:val="auto"/>
                  <w:lang w:val="fr-FR"/>
                </w:rPr>
                <w:t>S1-250128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17528F" w14:textId="77777777" w:rsidR="00ED5D4E" w:rsidRPr="00437AE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437AE2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C71349" w14:textId="77777777" w:rsidR="00ED5D4E" w:rsidRPr="00437AE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437AE2">
              <w:rPr>
                <w:lang w:val="fr-FR"/>
              </w:rPr>
              <w:t>pCR</w:t>
            </w:r>
            <w:proofErr w:type="spellEnd"/>
            <w:proofErr w:type="gramEnd"/>
            <w:r w:rsidRPr="00437AE2">
              <w:rPr>
                <w:lang w:val="fr-FR"/>
              </w:rPr>
              <w:t xml:space="preserve"> on Dual Registration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BC178" w14:textId="7CBB8AB2" w:rsidR="00ED5D4E" w:rsidRPr="00437AE2" w:rsidRDefault="00437AE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37AE2">
              <w:rPr>
                <w:rFonts w:eastAsia="Times New Roman" w:cs="Arial"/>
                <w:szCs w:val="18"/>
                <w:lang w:val="de-DE" w:eastAsia="ar-SA"/>
              </w:rPr>
              <w:t>Revised to S1-250502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9EC71" w14:textId="77777777" w:rsidR="00ED5D4E" w:rsidRPr="00437AE2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37AE2">
              <w:rPr>
                <w:rFonts w:eastAsia="Arial Unicode MS" w:cs="Arial"/>
                <w:szCs w:val="18"/>
                <w:lang w:val="de-DE" w:eastAsia="ar-SA"/>
              </w:rPr>
              <w:t>5G/6G dual reg</w:t>
            </w:r>
          </w:p>
        </w:tc>
      </w:tr>
      <w:tr w:rsidR="00437AE2" w:rsidRPr="002B5B90" w14:paraId="0B2C67F6" w14:textId="77777777" w:rsidTr="005D0E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F2AE" w14:textId="47466087" w:rsidR="00437AE2" w:rsidRPr="00437AE2" w:rsidRDefault="00437AE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7AE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9BDDF" w14:textId="309CD090" w:rsidR="00437AE2" w:rsidRPr="00437AE2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110" w:history="1">
              <w:r w:rsidR="00437AE2" w:rsidRPr="00437AE2">
                <w:rPr>
                  <w:rStyle w:val="Hyperlink"/>
                  <w:rFonts w:cs="Arial"/>
                  <w:color w:val="auto"/>
                  <w:lang w:val="fr-FR"/>
                </w:rPr>
                <w:t>S1-250502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0ADA" w14:textId="3E1076B3" w:rsidR="00437AE2" w:rsidRPr="00437AE2" w:rsidRDefault="00437AE2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437AE2">
              <w:rPr>
                <w:lang w:val="fr-FR"/>
              </w:rPr>
              <w:t>NTT DOCOMO</w:t>
            </w:r>
            <w:r w:rsidR="00783500">
              <w:rPr>
                <w:lang w:val="fr-FR"/>
              </w:rPr>
              <w:t>, 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B03F9" w14:textId="548B300A" w:rsidR="00437AE2" w:rsidRPr="00437AE2" w:rsidRDefault="00437AE2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437AE2">
              <w:rPr>
                <w:lang w:val="fr-FR"/>
              </w:rPr>
              <w:t>pCR</w:t>
            </w:r>
            <w:proofErr w:type="spellEnd"/>
            <w:proofErr w:type="gramEnd"/>
            <w:r w:rsidRPr="00437AE2">
              <w:rPr>
                <w:lang w:val="fr-FR"/>
              </w:rPr>
              <w:t xml:space="preserve"> on Dual Registration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1277" w14:textId="77777777" w:rsidR="00437AE2" w:rsidRPr="00437AE2" w:rsidRDefault="00437AE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401D" w14:textId="7AD2F2A6" w:rsidR="00437AE2" w:rsidRPr="00437AE2" w:rsidRDefault="00437AE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37AE2">
              <w:rPr>
                <w:rFonts w:eastAsia="Arial Unicode MS" w:cs="Arial"/>
                <w:i/>
                <w:szCs w:val="18"/>
                <w:lang w:val="de-DE" w:eastAsia="ar-SA"/>
              </w:rPr>
              <w:t>5G/6G dual reg</w:t>
            </w:r>
          </w:p>
          <w:p w14:paraId="5B45431C" w14:textId="71F20045" w:rsidR="00437AE2" w:rsidRPr="00437AE2" w:rsidRDefault="00437AE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437AE2">
              <w:rPr>
                <w:rFonts w:eastAsia="Arial Unicode MS" w:cs="Arial"/>
                <w:szCs w:val="18"/>
                <w:lang w:val="de-DE" w:eastAsia="ar-SA"/>
              </w:rPr>
              <w:t>Revision of S1-250128.</w:t>
            </w:r>
          </w:p>
        </w:tc>
      </w:tr>
      <w:tr w:rsidR="00ED5D4E" w:rsidRPr="002B5B90" w14:paraId="64D91468" w14:textId="77777777" w:rsidTr="00E66F0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FC1C5" w14:textId="7D3BBB30" w:rsidR="00ED5D4E" w:rsidRPr="005D0EBD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D0E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999F8C" w14:textId="7A41F1B6" w:rsidR="00ED5D4E" w:rsidRPr="005D0EBD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11" w:history="1">
              <w:r w:rsidR="00157AEF" w:rsidRPr="005D0EBD">
                <w:rPr>
                  <w:rStyle w:val="Hyperlink"/>
                  <w:rFonts w:cs="Arial"/>
                  <w:color w:val="auto"/>
                  <w:lang w:val="fr-FR"/>
                </w:rPr>
                <w:t>S1-250138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8A96CD" w14:textId="77777777" w:rsidR="00ED5D4E" w:rsidRPr="005D0EB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D0EBD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80141" w14:textId="77777777" w:rsidR="00ED5D4E" w:rsidRPr="005D0EB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5D0EBD">
              <w:rPr>
                <w:lang w:val="fr-FR"/>
              </w:rPr>
              <w:t xml:space="preserve">5G and 6G </w:t>
            </w:r>
            <w:proofErr w:type="spellStart"/>
            <w:r w:rsidRPr="005D0EBD">
              <w:rPr>
                <w:lang w:val="fr-FR"/>
              </w:rPr>
              <w:t>Interworking</w:t>
            </w:r>
            <w:proofErr w:type="spellEnd"/>
            <w:r w:rsidRPr="005D0EBD">
              <w:rPr>
                <w:lang w:val="fr-FR"/>
              </w:rPr>
              <w:t xml:space="preserve"> for Network </w:t>
            </w:r>
            <w:proofErr w:type="spellStart"/>
            <w:r w:rsidRPr="005D0EBD">
              <w:rPr>
                <w:lang w:val="fr-FR"/>
              </w:rPr>
              <w:t>Slicing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E4D8BB" w14:textId="1DE6EA9A" w:rsidR="00ED5D4E" w:rsidRPr="005D0EBD" w:rsidRDefault="005D0EB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D0EBD">
              <w:rPr>
                <w:rFonts w:eastAsia="Times New Roman" w:cs="Arial"/>
                <w:szCs w:val="18"/>
                <w:lang w:val="de-DE" w:eastAsia="ar-SA"/>
              </w:rPr>
              <w:t>Revised to S1-250530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B47AA" w14:textId="77777777" w:rsidR="00ED5D4E" w:rsidRPr="005D0EBD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5D0EBD">
              <w:rPr>
                <w:rFonts w:eastAsia="Arial Unicode MS" w:cs="Arial"/>
                <w:szCs w:val="18"/>
                <w:lang w:val="de-DE" w:eastAsia="ar-SA"/>
              </w:rPr>
              <w:t>5G/6G Slicing</w:t>
            </w:r>
          </w:p>
        </w:tc>
      </w:tr>
      <w:tr w:rsidR="005D0EBD" w:rsidRPr="002B5B90" w14:paraId="4BBBC458" w14:textId="77777777" w:rsidTr="00E725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8C82" w14:textId="38ABB93B" w:rsidR="005D0EBD" w:rsidRPr="00E66F07" w:rsidRDefault="005D0EB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66F0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F1AF7" w14:textId="3469AF3B" w:rsidR="005D0EBD" w:rsidRPr="00E66F07" w:rsidRDefault="00B607A0" w:rsidP="00ED5D4E">
            <w:pPr>
              <w:snapToGrid w:val="0"/>
              <w:spacing w:after="0" w:line="240" w:lineRule="auto"/>
            </w:pPr>
            <w:hyperlink r:id="rId112" w:history="1">
              <w:r w:rsidR="005D0EBD" w:rsidRPr="00E66F07">
                <w:rPr>
                  <w:rStyle w:val="Hyperlink"/>
                  <w:rFonts w:cs="Arial"/>
                  <w:color w:val="auto"/>
                </w:rPr>
                <w:t>S1-250530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A3100" w14:textId="21D60E5C" w:rsidR="005D0EBD" w:rsidRPr="00E66F07" w:rsidRDefault="005D0EBD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66F07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69A7A" w14:textId="2BF193CC" w:rsidR="005D0EBD" w:rsidRPr="00E66F07" w:rsidRDefault="005D0EBD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66F07">
              <w:rPr>
                <w:lang w:val="fr-FR"/>
              </w:rPr>
              <w:t xml:space="preserve">5G and 6G </w:t>
            </w:r>
            <w:proofErr w:type="spellStart"/>
            <w:r w:rsidRPr="00E66F07">
              <w:rPr>
                <w:lang w:val="fr-FR"/>
              </w:rPr>
              <w:t>Interworking</w:t>
            </w:r>
            <w:proofErr w:type="spellEnd"/>
            <w:r w:rsidRPr="00E66F07">
              <w:rPr>
                <w:lang w:val="fr-FR"/>
              </w:rPr>
              <w:t xml:space="preserve"> for Network </w:t>
            </w:r>
            <w:proofErr w:type="spellStart"/>
            <w:r w:rsidRPr="00E66F07">
              <w:rPr>
                <w:lang w:val="fr-FR"/>
              </w:rPr>
              <w:t>Slicing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10D1E" w14:textId="77777777" w:rsidR="005D0EBD" w:rsidRPr="00E66F07" w:rsidRDefault="005D0EB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E246" w14:textId="2C7EE2EF" w:rsidR="005D0EBD" w:rsidRPr="00E66F07" w:rsidRDefault="005D0EBD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66F07">
              <w:rPr>
                <w:rFonts w:eastAsia="Arial Unicode MS" w:cs="Arial"/>
                <w:i/>
                <w:szCs w:val="18"/>
                <w:lang w:val="de-DE" w:eastAsia="ar-SA"/>
              </w:rPr>
              <w:t>5G/6G Slicing</w:t>
            </w:r>
          </w:p>
          <w:p w14:paraId="799106B8" w14:textId="2EEDE347" w:rsidR="005D0EBD" w:rsidRPr="00E66F07" w:rsidRDefault="005D0EBD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66F07">
              <w:rPr>
                <w:rFonts w:eastAsia="Arial Unicode MS" w:cs="Arial"/>
                <w:szCs w:val="18"/>
                <w:lang w:val="de-DE" w:eastAsia="ar-SA"/>
              </w:rPr>
              <w:t>Revision of S1-250138.</w:t>
            </w:r>
          </w:p>
        </w:tc>
      </w:tr>
      <w:tr w:rsidR="00ED5D4E" w:rsidRPr="002B5B90" w14:paraId="13FDE0C9" w14:textId="77777777" w:rsidTr="00E7258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F0B6D7" w14:textId="77891852" w:rsidR="00ED5D4E" w:rsidRPr="00E72582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725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346E0" w14:textId="6D3F8EAB" w:rsidR="00ED5D4E" w:rsidRPr="00E72582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13" w:history="1">
              <w:r w:rsidR="00157AEF" w:rsidRPr="00E72582">
                <w:rPr>
                  <w:rStyle w:val="Hyperlink"/>
                  <w:rFonts w:cs="Arial"/>
                  <w:color w:val="auto"/>
                  <w:lang w:val="fr-FR"/>
                </w:rPr>
                <w:t>S1-250179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2C117" w14:textId="77777777" w:rsidR="00ED5D4E" w:rsidRPr="00E7258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72582">
              <w:rPr>
                <w:lang w:val="fr-FR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64E4C" w14:textId="77777777" w:rsidR="00ED5D4E" w:rsidRPr="00E72582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72582">
              <w:rPr>
                <w:lang w:val="fr-FR"/>
              </w:rPr>
              <w:t xml:space="preserve">Use case on network </w:t>
            </w:r>
            <w:proofErr w:type="spellStart"/>
            <w:r w:rsidRPr="00E72582">
              <w:rPr>
                <w:lang w:val="fr-FR"/>
              </w:rPr>
              <w:t>controlled</w:t>
            </w:r>
            <w:proofErr w:type="spellEnd"/>
            <w:r w:rsidRPr="00E72582">
              <w:rPr>
                <w:lang w:val="fr-FR"/>
              </w:rPr>
              <w:t xml:space="preserve"> </w:t>
            </w:r>
            <w:proofErr w:type="spellStart"/>
            <w:r w:rsidRPr="00E72582">
              <w:rPr>
                <w:lang w:val="fr-FR"/>
              </w:rPr>
              <w:t>dynamic</w:t>
            </w:r>
            <w:proofErr w:type="spellEnd"/>
            <w:r w:rsidRPr="00E72582">
              <w:rPr>
                <w:lang w:val="fr-FR"/>
              </w:rPr>
              <w:t xml:space="preserve"> network </w:t>
            </w:r>
            <w:proofErr w:type="spellStart"/>
            <w:r w:rsidRPr="00E72582">
              <w:rPr>
                <w:lang w:val="fr-FR"/>
              </w:rPr>
              <w:t>slicing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C68343" w14:textId="604CA634" w:rsidR="00ED5D4E" w:rsidRPr="00E72582" w:rsidRDefault="00E7258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72582">
              <w:rPr>
                <w:rFonts w:eastAsia="Times New Roman" w:cs="Arial"/>
                <w:szCs w:val="18"/>
                <w:lang w:val="de-DE" w:eastAsia="ar-SA"/>
              </w:rPr>
              <w:t>Revised to S1-250531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69062" w14:textId="77777777" w:rsidR="00ED5D4E" w:rsidRPr="00E72582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72582">
              <w:rPr>
                <w:rFonts w:eastAsia="Arial Unicode MS" w:cs="Arial"/>
                <w:szCs w:val="18"/>
                <w:lang w:val="de-DE" w:eastAsia="ar-SA"/>
              </w:rPr>
              <w:t>Slicing enhance</w:t>
            </w:r>
          </w:p>
        </w:tc>
      </w:tr>
      <w:tr w:rsidR="00E72582" w:rsidRPr="002B5B90" w14:paraId="48AD68B3" w14:textId="77777777" w:rsidTr="00F0179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5063" w14:textId="38011850" w:rsidR="00E72582" w:rsidRPr="00E72582" w:rsidRDefault="00E7258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7258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7C56D" w14:textId="76E433E7" w:rsidR="00E72582" w:rsidRPr="00E72582" w:rsidRDefault="00B607A0" w:rsidP="00ED5D4E">
            <w:pPr>
              <w:snapToGrid w:val="0"/>
              <w:spacing w:after="0" w:line="240" w:lineRule="auto"/>
            </w:pPr>
            <w:hyperlink r:id="rId114" w:history="1">
              <w:r w:rsidR="00E72582" w:rsidRPr="00E72582">
                <w:rPr>
                  <w:rStyle w:val="Hyperlink"/>
                  <w:rFonts w:cs="Arial"/>
                  <w:color w:val="auto"/>
                </w:rPr>
                <w:t>S1-250531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A9CF" w14:textId="092B248A" w:rsidR="00E72582" w:rsidRPr="00E72582" w:rsidRDefault="00E72582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72582">
              <w:rPr>
                <w:lang w:val="fr-FR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8416A" w14:textId="572587D1" w:rsidR="00E72582" w:rsidRPr="00E72582" w:rsidRDefault="00E72582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E72582">
              <w:rPr>
                <w:lang w:val="fr-FR"/>
              </w:rPr>
              <w:t xml:space="preserve">Use case on network </w:t>
            </w:r>
            <w:proofErr w:type="spellStart"/>
            <w:r w:rsidRPr="00E72582">
              <w:rPr>
                <w:lang w:val="fr-FR"/>
              </w:rPr>
              <w:t>controlled</w:t>
            </w:r>
            <w:proofErr w:type="spellEnd"/>
            <w:r w:rsidRPr="00E72582">
              <w:rPr>
                <w:lang w:val="fr-FR"/>
              </w:rPr>
              <w:t xml:space="preserve"> </w:t>
            </w:r>
            <w:proofErr w:type="spellStart"/>
            <w:r w:rsidRPr="00E72582">
              <w:rPr>
                <w:lang w:val="fr-FR"/>
              </w:rPr>
              <w:t>dynamic</w:t>
            </w:r>
            <w:proofErr w:type="spellEnd"/>
            <w:r w:rsidRPr="00E72582">
              <w:rPr>
                <w:lang w:val="fr-FR"/>
              </w:rPr>
              <w:t xml:space="preserve"> network </w:t>
            </w:r>
            <w:proofErr w:type="spellStart"/>
            <w:r w:rsidRPr="00E72582">
              <w:rPr>
                <w:lang w:val="fr-FR"/>
              </w:rPr>
              <w:t>slicing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269D5" w14:textId="77777777" w:rsidR="00E72582" w:rsidRPr="00E72582" w:rsidRDefault="00E72582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38316" w14:textId="2FC69D49" w:rsidR="00E72582" w:rsidRPr="00E72582" w:rsidRDefault="00E7258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72582">
              <w:rPr>
                <w:rFonts w:eastAsia="Arial Unicode MS" w:cs="Arial"/>
                <w:i/>
                <w:szCs w:val="18"/>
                <w:lang w:val="de-DE" w:eastAsia="ar-SA"/>
              </w:rPr>
              <w:t>Slicing enhance</w:t>
            </w:r>
          </w:p>
          <w:p w14:paraId="4842E08D" w14:textId="1D0E96FF" w:rsidR="00E72582" w:rsidRPr="00E72582" w:rsidRDefault="00E72582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72582">
              <w:rPr>
                <w:rFonts w:eastAsia="Arial Unicode MS" w:cs="Arial"/>
                <w:szCs w:val="18"/>
                <w:lang w:val="de-DE" w:eastAsia="ar-SA"/>
              </w:rPr>
              <w:t>Revision of S1-250179.</w:t>
            </w:r>
          </w:p>
        </w:tc>
      </w:tr>
      <w:tr w:rsidR="00ED5D4E" w:rsidRPr="002B5B90" w14:paraId="615D1536" w14:textId="77777777" w:rsidTr="00C878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5490D" w14:textId="6176F39A" w:rsidR="00ED5D4E" w:rsidRPr="00F0179D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17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03CE2" w14:textId="52707D20" w:rsidR="00ED5D4E" w:rsidRPr="00F0179D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15" w:history="1">
              <w:r w:rsidR="00157AEF" w:rsidRPr="00F0179D">
                <w:rPr>
                  <w:rStyle w:val="Hyperlink"/>
                  <w:rFonts w:cs="Arial"/>
                  <w:color w:val="auto"/>
                  <w:lang w:val="fr-FR"/>
                </w:rPr>
                <w:t>S1-250089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C76AD" w14:textId="77777777" w:rsidR="00ED5D4E" w:rsidRPr="00F0179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0179D">
              <w:rPr>
                <w:lang w:val="fr-FR"/>
              </w:rPr>
              <w:t xml:space="preserve">ZTE Corporation, China </w:t>
            </w:r>
            <w:proofErr w:type="spellStart"/>
            <w:r w:rsidRPr="00F0179D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41BD1E" w14:textId="77777777" w:rsidR="00ED5D4E" w:rsidRPr="00F0179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0179D">
              <w:rPr>
                <w:lang w:val="fr-FR"/>
              </w:rPr>
              <w:t xml:space="preserve">UC on </w:t>
            </w:r>
            <w:proofErr w:type="spellStart"/>
            <w:r w:rsidRPr="00F0179D">
              <w:rPr>
                <w:lang w:val="fr-FR"/>
              </w:rPr>
              <w:t>supporting</w:t>
            </w:r>
            <w:proofErr w:type="spellEnd"/>
            <w:r w:rsidRPr="00F0179D">
              <w:rPr>
                <w:lang w:val="fr-FR"/>
              </w:rPr>
              <w:t xml:space="preserve"> </w:t>
            </w:r>
            <w:proofErr w:type="spellStart"/>
            <w:r w:rsidRPr="00F0179D">
              <w:rPr>
                <w:lang w:val="fr-FR"/>
              </w:rPr>
              <w:t>simplified</w:t>
            </w:r>
            <w:proofErr w:type="spellEnd"/>
            <w:r w:rsidRPr="00F0179D">
              <w:rPr>
                <w:lang w:val="fr-FR"/>
              </w:rPr>
              <w:t xml:space="preserve"> network </w:t>
            </w:r>
            <w:proofErr w:type="spellStart"/>
            <w:r w:rsidRPr="00F0179D">
              <w:rPr>
                <w:lang w:val="fr-FR"/>
              </w:rPr>
              <w:t>slicing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0DB72" w14:textId="7CA6619D" w:rsidR="00ED5D4E" w:rsidRPr="00F0179D" w:rsidRDefault="00F0179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0179D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EFA36C" w14:textId="77777777" w:rsidR="00ED5D4E" w:rsidRPr="00F0179D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F0179D">
              <w:rPr>
                <w:rFonts w:eastAsia="Arial Unicode MS" w:cs="Arial"/>
                <w:szCs w:val="18"/>
                <w:lang w:val="de-DE" w:eastAsia="ar-SA"/>
              </w:rPr>
              <w:t>Slicing enhance/simplify</w:t>
            </w:r>
          </w:p>
        </w:tc>
      </w:tr>
      <w:tr w:rsidR="00ED5D4E" w:rsidRPr="002B5B90" w14:paraId="2A04FC02" w14:textId="77777777" w:rsidTr="00C878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3B48D" w14:textId="2B6C57DA" w:rsidR="00ED5D4E" w:rsidRPr="00C8788D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78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26055" w14:textId="4C861117" w:rsidR="00ED5D4E" w:rsidRPr="00C8788D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16" w:history="1">
              <w:r w:rsidR="00157AEF" w:rsidRPr="00C8788D">
                <w:rPr>
                  <w:rStyle w:val="Hyperlink"/>
                  <w:rFonts w:cs="Arial"/>
                  <w:color w:val="auto"/>
                  <w:lang w:val="fr-FR"/>
                </w:rPr>
                <w:t>S1-250222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A69849" w14:textId="77777777" w:rsidR="00ED5D4E" w:rsidRPr="00C8788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8788D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2D0893" w14:textId="77777777" w:rsidR="00ED5D4E" w:rsidRPr="00C8788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8788D">
              <w:rPr>
                <w:lang w:val="fr-FR"/>
              </w:rPr>
              <w:t xml:space="preserve">Network </w:t>
            </w:r>
            <w:proofErr w:type="spellStart"/>
            <w:r w:rsidRPr="00C8788D">
              <w:rPr>
                <w:lang w:val="fr-FR"/>
              </w:rPr>
              <w:t>managed</w:t>
            </w:r>
            <w:proofErr w:type="spellEnd"/>
            <w:r w:rsidRPr="00C8788D">
              <w:rPr>
                <w:lang w:val="fr-FR"/>
              </w:rPr>
              <w:t xml:space="preserve"> Extended PIN for local </w:t>
            </w:r>
            <w:proofErr w:type="spellStart"/>
            <w:r w:rsidRPr="00C8788D">
              <w:rPr>
                <w:lang w:val="fr-FR"/>
              </w:rPr>
              <w:t>traffic</w:t>
            </w:r>
            <w:proofErr w:type="spellEnd"/>
            <w:r w:rsidRPr="00C8788D">
              <w:rPr>
                <w:lang w:val="fr-FR"/>
              </w:rPr>
              <w:t xml:space="preserve"> transmission </w:t>
            </w:r>
            <w:proofErr w:type="spellStart"/>
            <w:r w:rsidRPr="00C8788D">
              <w:rPr>
                <w:lang w:val="fr-FR"/>
              </w:rPr>
              <w:t>among</w:t>
            </w:r>
            <w:proofErr w:type="spellEnd"/>
            <w:r w:rsidRPr="00C8788D">
              <w:rPr>
                <w:lang w:val="fr-FR"/>
              </w:rPr>
              <w:t xml:space="preserve"> 3GPP </w:t>
            </w:r>
            <w:proofErr w:type="spellStart"/>
            <w:r w:rsidRPr="00C8788D">
              <w:rPr>
                <w:lang w:val="fr-FR"/>
              </w:rPr>
              <w:t>UEs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AEEA83" w14:textId="07E1BAD1" w:rsidR="00ED5D4E" w:rsidRPr="00C8788D" w:rsidRDefault="00C8788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788D">
              <w:rPr>
                <w:rFonts w:eastAsia="Times New Roman" w:cs="Arial"/>
                <w:szCs w:val="18"/>
                <w:lang w:val="de-DE" w:eastAsia="ar-SA"/>
              </w:rPr>
              <w:t>Revised to S1-250532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767C6" w14:textId="77777777" w:rsidR="00ED5D4E" w:rsidRPr="00C8788D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788D">
              <w:rPr>
                <w:rFonts w:eastAsia="Arial Unicode MS" w:cs="Arial"/>
                <w:szCs w:val="18"/>
                <w:lang w:val="de-DE" w:eastAsia="ar-SA"/>
              </w:rPr>
              <w:t>PIN</w:t>
            </w:r>
          </w:p>
        </w:tc>
      </w:tr>
      <w:tr w:rsidR="00C8788D" w:rsidRPr="002B5B90" w14:paraId="053D6B85" w14:textId="77777777" w:rsidTr="00AA62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38B1" w14:textId="09F4172F" w:rsidR="00C8788D" w:rsidRPr="00C8788D" w:rsidRDefault="00C8788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78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7BB5C" w14:textId="21BD08AC" w:rsidR="00C8788D" w:rsidRPr="00C8788D" w:rsidRDefault="00B607A0" w:rsidP="00ED5D4E">
            <w:pPr>
              <w:snapToGrid w:val="0"/>
              <w:spacing w:after="0" w:line="240" w:lineRule="auto"/>
            </w:pPr>
            <w:hyperlink r:id="rId117" w:history="1">
              <w:r w:rsidR="00C8788D" w:rsidRPr="00C8788D">
                <w:rPr>
                  <w:rStyle w:val="Hyperlink"/>
                  <w:rFonts w:cs="Arial"/>
                  <w:color w:val="auto"/>
                </w:rPr>
                <w:t>S1-250532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BA931" w14:textId="16F02B42" w:rsidR="00C8788D" w:rsidRPr="00C8788D" w:rsidRDefault="00C8788D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8788D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7E84" w14:textId="16B848F6" w:rsidR="00C8788D" w:rsidRPr="00C8788D" w:rsidRDefault="00C8788D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C8788D">
              <w:rPr>
                <w:lang w:val="fr-FR"/>
              </w:rPr>
              <w:t xml:space="preserve">Network </w:t>
            </w:r>
            <w:proofErr w:type="spellStart"/>
            <w:r w:rsidRPr="00C8788D">
              <w:rPr>
                <w:lang w:val="fr-FR"/>
              </w:rPr>
              <w:t>managed</w:t>
            </w:r>
            <w:proofErr w:type="spellEnd"/>
            <w:r w:rsidRPr="00C8788D">
              <w:rPr>
                <w:lang w:val="fr-FR"/>
              </w:rPr>
              <w:t xml:space="preserve"> Extended PIN for local </w:t>
            </w:r>
            <w:proofErr w:type="spellStart"/>
            <w:r w:rsidRPr="00C8788D">
              <w:rPr>
                <w:lang w:val="fr-FR"/>
              </w:rPr>
              <w:t>traffic</w:t>
            </w:r>
            <w:proofErr w:type="spellEnd"/>
            <w:r w:rsidRPr="00C8788D">
              <w:rPr>
                <w:lang w:val="fr-FR"/>
              </w:rPr>
              <w:t xml:space="preserve"> transmission </w:t>
            </w:r>
            <w:proofErr w:type="spellStart"/>
            <w:r w:rsidRPr="00C8788D">
              <w:rPr>
                <w:lang w:val="fr-FR"/>
              </w:rPr>
              <w:t>among</w:t>
            </w:r>
            <w:proofErr w:type="spellEnd"/>
            <w:r w:rsidRPr="00C8788D">
              <w:rPr>
                <w:lang w:val="fr-FR"/>
              </w:rPr>
              <w:t xml:space="preserve"> 3GPP </w:t>
            </w:r>
            <w:proofErr w:type="spellStart"/>
            <w:r w:rsidRPr="00C8788D">
              <w:rPr>
                <w:lang w:val="fr-FR"/>
              </w:rPr>
              <w:t>UEs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4CE6" w14:textId="77777777" w:rsidR="00C8788D" w:rsidRPr="00C8788D" w:rsidRDefault="00C8788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8A7C" w14:textId="683C5F0A" w:rsidR="00C8788D" w:rsidRPr="00C8788D" w:rsidRDefault="00C8788D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788D">
              <w:rPr>
                <w:rFonts w:eastAsia="Arial Unicode MS" w:cs="Arial"/>
                <w:i/>
                <w:szCs w:val="18"/>
                <w:lang w:val="de-DE" w:eastAsia="ar-SA"/>
              </w:rPr>
              <w:t>PIN</w:t>
            </w:r>
          </w:p>
          <w:p w14:paraId="4952B6D8" w14:textId="742A180C" w:rsidR="00C8788D" w:rsidRPr="00C8788D" w:rsidRDefault="00C8788D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788D">
              <w:rPr>
                <w:rFonts w:eastAsia="Arial Unicode MS" w:cs="Arial"/>
                <w:szCs w:val="18"/>
                <w:lang w:val="de-DE" w:eastAsia="ar-SA"/>
              </w:rPr>
              <w:t>Revision of S1-250222.</w:t>
            </w:r>
          </w:p>
        </w:tc>
      </w:tr>
      <w:tr w:rsidR="00ED5D4E" w:rsidRPr="002B5B90" w14:paraId="3D540B1B" w14:textId="77777777" w:rsidTr="00AA62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44B3D8" w14:textId="7673182A" w:rsidR="00ED5D4E" w:rsidRPr="00AA62F7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2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B41427" w14:textId="30C2776E" w:rsidR="00ED5D4E" w:rsidRPr="00AA62F7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18" w:history="1">
              <w:r w:rsidR="00157AEF" w:rsidRPr="00AA62F7">
                <w:rPr>
                  <w:rStyle w:val="Hyperlink"/>
                  <w:rFonts w:cs="Arial"/>
                  <w:color w:val="auto"/>
                  <w:lang w:val="fr-FR"/>
                </w:rPr>
                <w:t>S1-250225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75D5DD" w14:textId="77777777" w:rsidR="00ED5D4E" w:rsidRPr="00AA62F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 xml:space="preserve">IIT Bombay, ONE Media 3.0, IIT </w:t>
            </w:r>
            <w:proofErr w:type="spellStart"/>
            <w:r w:rsidRPr="00AA62F7">
              <w:rPr>
                <w:lang w:val="fr-FR"/>
              </w:rPr>
              <w:t>Kanpur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A53E1" w14:textId="77777777" w:rsidR="00ED5D4E" w:rsidRPr="00AA62F7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 xml:space="preserve">Use case on </w:t>
            </w:r>
            <w:proofErr w:type="spellStart"/>
            <w:r w:rsidRPr="00AA62F7">
              <w:rPr>
                <w:lang w:val="fr-FR"/>
              </w:rPr>
              <w:t>offloading</w:t>
            </w:r>
            <w:proofErr w:type="spellEnd"/>
            <w:r w:rsidRPr="00AA62F7">
              <w:rPr>
                <w:lang w:val="fr-FR"/>
              </w:rPr>
              <w:t xml:space="preserve"> multicast/broadcast sessions in a </w:t>
            </w:r>
            <w:proofErr w:type="spellStart"/>
            <w:r w:rsidRPr="00AA62F7">
              <w:rPr>
                <w:lang w:val="fr-FR"/>
              </w:rPr>
              <w:t>traffic</w:t>
            </w:r>
            <w:proofErr w:type="spellEnd"/>
            <w:r w:rsidRPr="00AA62F7">
              <w:rPr>
                <w:lang w:val="fr-FR"/>
              </w:rPr>
              <w:t xml:space="preserve"> congestion scenario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0BB59" w14:textId="0C4D4D1D" w:rsidR="00ED5D4E" w:rsidRPr="00AA62F7" w:rsidRDefault="00AA62F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A62F7">
              <w:rPr>
                <w:rFonts w:eastAsia="Times New Roman" w:cs="Arial"/>
                <w:szCs w:val="18"/>
                <w:lang w:val="de-DE" w:eastAsia="ar-SA"/>
              </w:rPr>
              <w:t>Revised to S1-250533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032A6" w14:textId="77777777" w:rsidR="00ED5D4E" w:rsidRPr="00AA62F7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szCs w:val="18"/>
                <w:lang w:val="de-DE" w:eastAsia="ar-SA"/>
              </w:rPr>
              <w:t>MBS enhance</w:t>
            </w:r>
          </w:p>
        </w:tc>
      </w:tr>
      <w:tr w:rsidR="00AA62F7" w:rsidRPr="002B5B90" w14:paraId="6136CA6D" w14:textId="77777777" w:rsidTr="00AA62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AEE5" w14:textId="5F0C01D7" w:rsidR="00AA62F7" w:rsidRPr="00AA62F7" w:rsidRDefault="00AA62F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2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E77F5" w14:textId="10112E62" w:rsidR="00AA62F7" w:rsidRPr="00AA62F7" w:rsidRDefault="00B607A0" w:rsidP="00ED5D4E">
            <w:pPr>
              <w:snapToGrid w:val="0"/>
              <w:spacing w:after="0" w:line="240" w:lineRule="auto"/>
            </w:pPr>
            <w:hyperlink r:id="rId119" w:history="1">
              <w:r w:rsidR="00AA62F7" w:rsidRPr="00AA62F7">
                <w:rPr>
                  <w:rStyle w:val="Hyperlink"/>
                  <w:rFonts w:cs="Arial"/>
                  <w:color w:val="auto"/>
                </w:rPr>
                <w:t>S1-250533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DA14" w14:textId="4ABDBA7C" w:rsidR="00AA62F7" w:rsidRPr="00AA62F7" w:rsidRDefault="00AA62F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 xml:space="preserve">IIT Bombay, ONE Media 3.0, IIT </w:t>
            </w:r>
            <w:proofErr w:type="spellStart"/>
            <w:r w:rsidRPr="00AA62F7">
              <w:rPr>
                <w:lang w:val="fr-FR"/>
              </w:rPr>
              <w:t>Kanpur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716A5" w14:textId="6BA7F5DE" w:rsidR="00AA62F7" w:rsidRPr="00AA62F7" w:rsidRDefault="00AA62F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 xml:space="preserve">Use case on </w:t>
            </w:r>
            <w:proofErr w:type="spellStart"/>
            <w:r w:rsidRPr="00AA62F7">
              <w:rPr>
                <w:lang w:val="fr-FR"/>
              </w:rPr>
              <w:t>offloading</w:t>
            </w:r>
            <w:proofErr w:type="spellEnd"/>
            <w:r w:rsidRPr="00AA62F7">
              <w:rPr>
                <w:lang w:val="fr-FR"/>
              </w:rPr>
              <w:t xml:space="preserve"> multicast/broadcast sessions in a </w:t>
            </w:r>
            <w:proofErr w:type="spellStart"/>
            <w:r w:rsidRPr="00AA62F7">
              <w:rPr>
                <w:lang w:val="fr-FR"/>
              </w:rPr>
              <w:t>traffic</w:t>
            </w:r>
            <w:proofErr w:type="spellEnd"/>
            <w:r w:rsidRPr="00AA62F7">
              <w:rPr>
                <w:lang w:val="fr-FR"/>
              </w:rPr>
              <w:t xml:space="preserve"> congestion scenario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C8890" w14:textId="77777777" w:rsidR="00AA62F7" w:rsidRPr="00AA62F7" w:rsidRDefault="00AA62F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988FF" w14:textId="05B3BA63" w:rsidR="00AA62F7" w:rsidRPr="00AA62F7" w:rsidRDefault="00AA62F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i/>
                <w:szCs w:val="18"/>
                <w:lang w:val="de-DE" w:eastAsia="ar-SA"/>
              </w:rPr>
              <w:t>MBS enhance</w:t>
            </w:r>
          </w:p>
          <w:p w14:paraId="135FE73D" w14:textId="6AAF7071" w:rsidR="00AA62F7" w:rsidRPr="00AA62F7" w:rsidRDefault="00AA62F7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szCs w:val="18"/>
                <w:lang w:val="de-DE" w:eastAsia="ar-SA"/>
              </w:rPr>
              <w:t>Revision of S1-250225.</w:t>
            </w:r>
          </w:p>
        </w:tc>
      </w:tr>
      <w:tr w:rsidR="00ED5D4E" w:rsidRPr="002B5B90" w14:paraId="37A82F7B" w14:textId="77777777" w:rsidTr="00AF2FD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3AEDF0" w14:textId="3872F885" w:rsidR="00ED5D4E" w:rsidRPr="00D646EF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646E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C6F5F0" w14:textId="3FEEA0C9" w:rsidR="00ED5D4E" w:rsidRPr="00D646EF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20" w:history="1">
              <w:r w:rsidR="00157AEF" w:rsidRPr="00D646EF">
                <w:rPr>
                  <w:rStyle w:val="Hyperlink"/>
                  <w:rFonts w:cs="Arial"/>
                  <w:color w:val="auto"/>
                  <w:lang w:val="fr-FR"/>
                </w:rPr>
                <w:t>S1-250236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D5EBA6" w14:textId="77777777" w:rsidR="00ED5D4E" w:rsidRPr="00D646EF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646EF">
              <w:rPr>
                <w:lang w:val="fr-FR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E3BFB" w14:textId="77777777" w:rsidR="00ED5D4E" w:rsidRPr="00D646EF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646EF">
              <w:rPr>
                <w:lang w:val="fr-FR"/>
              </w:rPr>
              <w:t xml:space="preserve">Use case on handling massive emergency </w:t>
            </w:r>
            <w:proofErr w:type="spellStart"/>
            <w:r w:rsidRPr="00D646EF">
              <w:rPr>
                <w:lang w:val="fr-FR"/>
              </w:rPr>
              <w:t>signalling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015FA" w14:textId="485E691D" w:rsidR="00ED5D4E" w:rsidRPr="00D646EF" w:rsidRDefault="00D646EF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646EF">
              <w:rPr>
                <w:rFonts w:eastAsia="Times New Roman" w:cs="Arial"/>
                <w:szCs w:val="18"/>
                <w:lang w:val="de-DE" w:eastAsia="ar-SA"/>
              </w:rPr>
              <w:t>Revised to S1-250507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7F329" w14:textId="77777777" w:rsidR="00ED5D4E" w:rsidRPr="00D646EF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646EF">
              <w:rPr>
                <w:rFonts w:eastAsia="Arial Unicode MS" w:cs="Arial"/>
                <w:szCs w:val="18"/>
                <w:lang w:val="de-DE" w:eastAsia="ar-SA"/>
              </w:rPr>
              <w:t>Efficient signaling</w:t>
            </w:r>
          </w:p>
        </w:tc>
      </w:tr>
      <w:tr w:rsidR="00D646EF" w:rsidRPr="002B5B90" w14:paraId="27E2123F" w14:textId="77777777" w:rsidTr="00AA62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A115C7" w14:textId="53EA7F55" w:rsidR="00D646EF" w:rsidRPr="00AF2FD3" w:rsidRDefault="00D646EF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F2FD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D5CB7" w14:textId="069C91D0" w:rsidR="00D646EF" w:rsidRPr="00AF2FD3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121" w:history="1">
              <w:r w:rsidR="00D646EF" w:rsidRPr="00AF2FD3">
                <w:rPr>
                  <w:rStyle w:val="Hyperlink"/>
                  <w:rFonts w:cs="Arial"/>
                  <w:color w:val="auto"/>
                  <w:lang w:val="fr-FR"/>
                </w:rPr>
                <w:t>S1-250507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AC820" w14:textId="61FFEF2E" w:rsidR="00D646EF" w:rsidRPr="00AF2FD3" w:rsidRDefault="00D646EF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F2FD3">
              <w:rPr>
                <w:lang w:val="fr-FR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C3FF9" w14:textId="328795E6" w:rsidR="00D646EF" w:rsidRPr="00AF2FD3" w:rsidRDefault="00D646EF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F2FD3">
              <w:rPr>
                <w:lang w:val="fr-FR"/>
              </w:rPr>
              <w:t xml:space="preserve">Use case on handling massive emergency </w:t>
            </w:r>
            <w:proofErr w:type="spellStart"/>
            <w:r w:rsidRPr="00AF2FD3">
              <w:rPr>
                <w:lang w:val="fr-FR"/>
              </w:rPr>
              <w:t>signalling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F372D" w14:textId="343B0505" w:rsidR="00D646EF" w:rsidRPr="00AF2FD3" w:rsidRDefault="00AF2FD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AF2FD3">
              <w:rPr>
                <w:rFonts w:eastAsia="Times New Roman" w:cs="Arial"/>
                <w:szCs w:val="18"/>
                <w:lang w:val="de-DE" w:eastAsia="ar-SA"/>
              </w:rPr>
              <w:t>Revised to S1-250526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085D75" w14:textId="3C4F9832" w:rsidR="00D646EF" w:rsidRPr="00AF2FD3" w:rsidRDefault="00D646EF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2FD3">
              <w:rPr>
                <w:rFonts w:eastAsia="Arial Unicode MS" w:cs="Arial"/>
                <w:i/>
                <w:szCs w:val="18"/>
                <w:lang w:val="de-DE" w:eastAsia="ar-SA"/>
              </w:rPr>
              <w:t>Efficient signaling</w:t>
            </w:r>
          </w:p>
          <w:p w14:paraId="7174C623" w14:textId="6623C9FA" w:rsidR="00D646EF" w:rsidRPr="00AF2FD3" w:rsidRDefault="00D646EF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F2FD3">
              <w:rPr>
                <w:rFonts w:eastAsia="Arial Unicode MS" w:cs="Arial"/>
                <w:szCs w:val="18"/>
                <w:lang w:val="de-DE" w:eastAsia="ar-SA"/>
              </w:rPr>
              <w:t>Revision of S1-250236.</w:t>
            </w:r>
          </w:p>
        </w:tc>
      </w:tr>
      <w:tr w:rsidR="00AF2FD3" w:rsidRPr="002B5B90" w14:paraId="081E0580" w14:textId="77777777" w:rsidTr="00AA62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17924" w14:textId="685BB5D7" w:rsidR="00AF2FD3" w:rsidRPr="00AA62F7" w:rsidRDefault="00AF2FD3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2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123F5" w14:textId="74046E07" w:rsidR="00AF2FD3" w:rsidRPr="00AA62F7" w:rsidRDefault="00B607A0" w:rsidP="00ED5D4E">
            <w:pPr>
              <w:snapToGrid w:val="0"/>
              <w:spacing w:after="0" w:line="240" w:lineRule="auto"/>
            </w:pPr>
            <w:hyperlink r:id="rId122" w:history="1">
              <w:r w:rsidR="00AF2FD3" w:rsidRPr="00AA62F7">
                <w:rPr>
                  <w:rStyle w:val="Hyperlink"/>
                  <w:rFonts w:cs="Arial"/>
                  <w:color w:val="auto"/>
                </w:rPr>
                <w:t>S1-250526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D4B97" w14:textId="72D5107E" w:rsidR="00AF2FD3" w:rsidRPr="00AA62F7" w:rsidRDefault="00AF2FD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39B4AE" w14:textId="72E6AE87" w:rsidR="00AF2FD3" w:rsidRPr="00AA62F7" w:rsidRDefault="00AF2FD3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 xml:space="preserve">Use case on handling massive emergency </w:t>
            </w:r>
            <w:proofErr w:type="spellStart"/>
            <w:r w:rsidRPr="00AA62F7">
              <w:rPr>
                <w:lang w:val="fr-FR"/>
              </w:rPr>
              <w:t>signalling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D51C00" w14:textId="75AC22C0" w:rsidR="00AF2FD3" w:rsidRPr="00AA62F7" w:rsidRDefault="00AA62F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62F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A62F7">
              <w:rPr>
                <w:rFonts w:eastAsia="Times New Roman" w:cs="Arial"/>
                <w:szCs w:val="18"/>
                <w:lang w:val="fr-FR" w:eastAsia="ar-SA"/>
              </w:rPr>
              <w:t xml:space="preserve"> to S1-250534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EE144" w14:textId="77777777" w:rsidR="00AF2FD3" w:rsidRPr="00AA62F7" w:rsidRDefault="00AF2FD3" w:rsidP="00AF2FD3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i/>
                <w:szCs w:val="18"/>
                <w:lang w:val="de-DE" w:eastAsia="ar-SA"/>
              </w:rPr>
              <w:t>Efficient signaling</w:t>
            </w:r>
          </w:p>
          <w:p w14:paraId="5DC35C89" w14:textId="2504CAD7" w:rsidR="00AF2FD3" w:rsidRPr="00AA62F7" w:rsidRDefault="00AF2FD3" w:rsidP="00AF2FD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i/>
                <w:szCs w:val="18"/>
                <w:lang w:val="de-DE" w:eastAsia="ar-SA"/>
              </w:rPr>
              <w:t>Revision of S1-250236.</w:t>
            </w:r>
          </w:p>
          <w:p w14:paraId="25A00CF6" w14:textId="215BE741" w:rsidR="00AF2FD3" w:rsidRPr="00AA62F7" w:rsidRDefault="00AF2FD3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szCs w:val="18"/>
                <w:lang w:val="de-DE" w:eastAsia="ar-SA"/>
              </w:rPr>
              <w:t>Revision of S1-250507.</w:t>
            </w:r>
          </w:p>
        </w:tc>
      </w:tr>
      <w:tr w:rsidR="00AA62F7" w:rsidRPr="002B5B90" w14:paraId="65805371" w14:textId="77777777" w:rsidTr="00AA62F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A1FE6" w14:textId="1FD1DD16" w:rsidR="00AA62F7" w:rsidRPr="00AA62F7" w:rsidRDefault="00AA62F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A62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92AC" w14:textId="163DE563" w:rsidR="00AA62F7" w:rsidRPr="00AA62F7" w:rsidRDefault="00B607A0" w:rsidP="00ED5D4E">
            <w:pPr>
              <w:snapToGrid w:val="0"/>
              <w:spacing w:after="0" w:line="240" w:lineRule="auto"/>
              <w:rPr>
                <w:rFonts w:cs="Arial"/>
              </w:rPr>
            </w:pPr>
            <w:hyperlink r:id="rId123" w:history="1">
              <w:r w:rsidR="00AA62F7" w:rsidRPr="00AA62F7">
                <w:rPr>
                  <w:rStyle w:val="Hyperlink"/>
                  <w:rFonts w:cs="Arial"/>
                  <w:color w:val="auto"/>
                </w:rPr>
                <w:t>S1-250534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59B56" w14:textId="3D2EAA33" w:rsidR="00AA62F7" w:rsidRPr="00AA62F7" w:rsidRDefault="00AA62F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51DB0" w14:textId="42443068" w:rsidR="00AA62F7" w:rsidRPr="00AA62F7" w:rsidRDefault="00AA62F7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AA62F7">
              <w:rPr>
                <w:lang w:val="fr-FR"/>
              </w:rPr>
              <w:t xml:space="preserve">Use case on handling massive emergency </w:t>
            </w:r>
            <w:proofErr w:type="spellStart"/>
            <w:r w:rsidRPr="00AA62F7">
              <w:rPr>
                <w:lang w:val="fr-FR"/>
              </w:rPr>
              <w:t>signalling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0D50F" w14:textId="77777777" w:rsidR="00AA62F7" w:rsidRPr="00AA62F7" w:rsidRDefault="00AA62F7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ABC1" w14:textId="77777777" w:rsidR="00AA62F7" w:rsidRPr="00AA62F7" w:rsidRDefault="00AA62F7" w:rsidP="00AA62F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i/>
                <w:szCs w:val="18"/>
                <w:lang w:val="de-DE" w:eastAsia="ar-SA"/>
              </w:rPr>
              <w:t>Efficient signaling</w:t>
            </w:r>
          </w:p>
          <w:p w14:paraId="7F69B059" w14:textId="77777777" w:rsidR="00AA62F7" w:rsidRPr="00AA62F7" w:rsidRDefault="00AA62F7" w:rsidP="00AA62F7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i/>
                <w:szCs w:val="18"/>
                <w:lang w:val="de-DE" w:eastAsia="ar-SA"/>
              </w:rPr>
              <w:t>Revision of S1-250236.</w:t>
            </w:r>
          </w:p>
          <w:p w14:paraId="20336432" w14:textId="149F511A" w:rsidR="00AA62F7" w:rsidRPr="00AA62F7" w:rsidRDefault="00AA62F7" w:rsidP="00AA62F7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i/>
                <w:szCs w:val="18"/>
                <w:lang w:val="de-DE" w:eastAsia="ar-SA"/>
              </w:rPr>
              <w:t>Revision of S1-250507.</w:t>
            </w:r>
          </w:p>
          <w:p w14:paraId="596A7E68" w14:textId="511B525C" w:rsidR="00AA62F7" w:rsidRPr="00AA62F7" w:rsidRDefault="00AA62F7" w:rsidP="00AF2FD3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AA62F7">
              <w:rPr>
                <w:rFonts w:eastAsia="Arial Unicode MS" w:cs="Arial"/>
                <w:szCs w:val="18"/>
                <w:lang w:val="de-DE" w:eastAsia="ar-SA"/>
              </w:rPr>
              <w:t>Revision of S1-250526.</w:t>
            </w:r>
          </w:p>
        </w:tc>
      </w:tr>
      <w:tr w:rsidR="00DC5334" w:rsidRPr="006E6FF4" w14:paraId="20C3BE27" w14:textId="77777777" w:rsidTr="0044355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445470D" w14:textId="1E34DD7C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872A73">
              <w:rPr>
                <w:color w:val="1F497D" w:themeColor="text2"/>
                <w:sz w:val="18"/>
                <w:szCs w:val="22"/>
              </w:rPr>
              <w:t>Sustainability and Energy Efficiency</w:t>
            </w:r>
          </w:p>
        </w:tc>
      </w:tr>
      <w:tr w:rsidR="00ED5D4E" w:rsidRPr="002B5B90" w14:paraId="52CC5BD1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494CA" w14:textId="6DE24E02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22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D73C" w14:textId="7B8258CD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24" w:history="1">
              <w:r w:rsidR="00157AEF">
                <w:rPr>
                  <w:rStyle w:val="Hyperlink"/>
                  <w:rFonts w:cs="Arial"/>
                  <w:lang w:val="fr-FR"/>
                </w:rPr>
                <w:t>S1-250021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E812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gramStart"/>
            <w:r w:rsidRPr="00F578C8">
              <w:rPr>
                <w:lang w:val="fr-FR"/>
              </w:rPr>
              <w:t>vivo</w:t>
            </w:r>
            <w:proofErr w:type="gramEnd"/>
            <w:r w:rsidRPr="00F578C8">
              <w:rPr>
                <w:lang w:val="fr-FR"/>
              </w:rPr>
              <w:t xml:space="preserve">, China Mobile, China </w:t>
            </w:r>
            <w:proofErr w:type="spellStart"/>
            <w:r w:rsidRPr="00F578C8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8DB20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578C8">
              <w:rPr>
                <w:lang w:val="fr-FR"/>
              </w:rPr>
              <w:t>Updated</w:t>
            </w:r>
            <w:proofErr w:type="spellEnd"/>
            <w:r w:rsidRPr="00F578C8">
              <w:rPr>
                <w:lang w:val="fr-FR"/>
              </w:rPr>
              <w:t xml:space="preserve"> use case on end-to-end </w:t>
            </w:r>
            <w:proofErr w:type="spellStart"/>
            <w:r w:rsidRPr="00F578C8">
              <w:rPr>
                <w:lang w:val="fr-FR"/>
              </w:rPr>
              <w:t>energy</w:t>
            </w:r>
            <w:proofErr w:type="spellEnd"/>
            <w:r w:rsidRPr="00F578C8">
              <w:rPr>
                <w:lang w:val="fr-FR"/>
              </w:rPr>
              <w:t xml:space="preserve"> </w:t>
            </w:r>
            <w:proofErr w:type="spellStart"/>
            <w:r w:rsidRPr="00F578C8">
              <w:rPr>
                <w:lang w:val="fr-FR"/>
              </w:rPr>
              <w:t>efficiency</w:t>
            </w:r>
            <w:proofErr w:type="spellEnd"/>
            <w:r w:rsidRPr="00F578C8">
              <w:rPr>
                <w:lang w:val="fr-FR"/>
              </w:rPr>
              <w:t xml:space="preserve"> </w:t>
            </w:r>
            <w:proofErr w:type="spellStart"/>
            <w:r w:rsidRPr="00F578C8">
              <w:rPr>
                <w:lang w:val="fr-FR"/>
              </w:rPr>
              <w:t>improvement</w:t>
            </w:r>
            <w:proofErr w:type="spellEnd"/>
            <w:r w:rsidRPr="00F578C8">
              <w:rPr>
                <w:lang w:val="fr-FR"/>
              </w:rPr>
              <w:t xml:space="preserve"> for the network and UE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1345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2431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 xml:space="preserve">Revision to existing text </w:t>
            </w:r>
          </w:p>
        </w:tc>
      </w:tr>
      <w:tr w:rsidR="00ED5D4E" w:rsidRPr="002B5B90" w14:paraId="7C98BADB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4FF9" w14:textId="1DD7A1BC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22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7BE46" w14:textId="369717F2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25" w:history="1">
              <w:r w:rsidR="00157AEF">
                <w:rPr>
                  <w:rStyle w:val="Hyperlink"/>
                  <w:rFonts w:cs="Arial"/>
                  <w:lang w:val="fr-FR"/>
                </w:rPr>
                <w:t>S1-250023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B73D2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72ACF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Energy </w:t>
            </w:r>
            <w:proofErr w:type="spellStart"/>
            <w:r w:rsidRPr="00F578C8">
              <w:rPr>
                <w:lang w:val="fr-FR"/>
              </w:rPr>
              <w:t>efficiency</w:t>
            </w:r>
            <w:proofErr w:type="spellEnd"/>
            <w:r w:rsidRPr="00F578C8">
              <w:rPr>
                <w:lang w:val="fr-FR"/>
              </w:rPr>
              <w:t xml:space="preserve"> of 6G </w:t>
            </w:r>
            <w:proofErr w:type="spellStart"/>
            <w:r w:rsidRPr="00F578C8">
              <w:rPr>
                <w:lang w:val="fr-FR"/>
              </w:rPr>
              <w:t>with</w:t>
            </w:r>
            <w:proofErr w:type="spellEnd"/>
            <w:r w:rsidRPr="00F578C8">
              <w:rPr>
                <w:lang w:val="fr-FR"/>
              </w:rPr>
              <w:t xml:space="preserve"> multi radio </w:t>
            </w:r>
            <w:proofErr w:type="spellStart"/>
            <w:r w:rsidRPr="00F578C8">
              <w:rPr>
                <w:lang w:val="fr-FR"/>
              </w:rPr>
              <w:t>access</w:t>
            </w:r>
            <w:proofErr w:type="spellEnd"/>
            <w:r w:rsidRPr="00F578C8">
              <w:rPr>
                <w:lang w:val="fr-FR"/>
              </w:rPr>
              <w:t xml:space="preserve"> technologies (NTN and TN)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23A37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022ED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New use case - NTN</w:t>
            </w:r>
          </w:p>
        </w:tc>
      </w:tr>
      <w:tr w:rsidR="00ED5D4E" w:rsidRPr="002B5B90" w14:paraId="414A58E4" w14:textId="77777777" w:rsidTr="00B535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55ED2" w14:textId="74645846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22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34A20" w14:textId="0AC2F05C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26" w:history="1">
              <w:r w:rsidR="00157AEF">
                <w:rPr>
                  <w:rStyle w:val="Hyperlink"/>
                  <w:rFonts w:cs="Arial"/>
                  <w:lang w:val="fr-FR"/>
                </w:rPr>
                <w:t>S1-250123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6B10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578C8">
              <w:rPr>
                <w:lang w:val="fr-FR"/>
              </w:rPr>
              <w:t>SoftBank</w:t>
            </w:r>
            <w:proofErr w:type="spellEnd"/>
            <w:r w:rsidRPr="00F578C8">
              <w:rPr>
                <w:lang w:val="fr-FR"/>
              </w:rPr>
              <w:t xml:space="preserve"> Corp.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B42EB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Use case on Distributed 6G Network for Energy Efficient Computation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2FFD2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FBF3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New use cae – compute/API</w:t>
            </w:r>
          </w:p>
        </w:tc>
      </w:tr>
      <w:tr w:rsidR="00ED5D4E" w:rsidRPr="002B5B90" w14:paraId="3EC5B20F" w14:textId="77777777" w:rsidTr="00B535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104D6" w14:textId="489B715C" w:rsidR="00ED5D4E" w:rsidRPr="00B5350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35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366B3" w14:textId="50CB1E85" w:rsidR="00ED5D4E" w:rsidRPr="00B5350A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27" w:history="1">
              <w:r w:rsidR="00157AEF" w:rsidRPr="00B5350A">
                <w:rPr>
                  <w:rStyle w:val="Hyperlink"/>
                  <w:rFonts w:cs="Arial"/>
                  <w:color w:val="auto"/>
                  <w:lang w:val="fr-FR"/>
                </w:rPr>
                <w:t>S1-250224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7BC85" w14:textId="77777777" w:rsidR="00ED5D4E" w:rsidRPr="00B5350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5350A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7E579" w14:textId="77777777" w:rsidR="00ED5D4E" w:rsidRPr="00B5350A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5350A">
              <w:rPr>
                <w:lang w:val="fr-FR"/>
              </w:rPr>
              <w:t xml:space="preserve">Pseudo-CR on Energy </w:t>
            </w:r>
            <w:proofErr w:type="spellStart"/>
            <w:r w:rsidRPr="00B5350A">
              <w:rPr>
                <w:lang w:val="fr-FR"/>
              </w:rPr>
              <w:t>aware</w:t>
            </w:r>
            <w:proofErr w:type="spellEnd"/>
            <w:r w:rsidRPr="00B5350A">
              <w:rPr>
                <w:lang w:val="fr-FR"/>
              </w:rPr>
              <w:t xml:space="preserve"> </w:t>
            </w:r>
            <w:proofErr w:type="spellStart"/>
            <w:r w:rsidRPr="00B5350A">
              <w:rPr>
                <w:lang w:val="fr-FR"/>
              </w:rPr>
              <w:t>offloading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B44C6" w14:textId="66272ECD" w:rsidR="00ED5D4E" w:rsidRPr="00B5350A" w:rsidRDefault="00B5350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5350A">
              <w:rPr>
                <w:rFonts w:eastAsia="Times New Roman" w:cs="Arial"/>
                <w:szCs w:val="18"/>
                <w:lang w:val="de-DE" w:eastAsia="ar-SA"/>
              </w:rPr>
              <w:t>Revised to S1-250368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BA3665" w14:textId="77777777" w:rsidR="00ED5D4E" w:rsidRPr="00B5350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5350A">
              <w:rPr>
                <w:rFonts w:eastAsia="Arial Unicode MS" w:cs="Arial"/>
                <w:szCs w:val="18"/>
                <w:lang w:val="de-DE" w:eastAsia="ar-SA"/>
              </w:rPr>
              <w:t>New use case - compute/API</w:t>
            </w:r>
          </w:p>
        </w:tc>
      </w:tr>
      <w:tr w:rsidR="00B5350A" w:rsidRPr="002B5B90" w14:paraId="6174AD1F" w14:textId="77777777" w:rsidTr="00B535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B4B8C" w14:textId="674E9805" w:rsidR="00B5350A" w:rsidRPr="00B5350A" w:rsidRDefault="00B5350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35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DE8FD" w14:textId="7FA65BF2" w:rsidR="00B5350A" w:rsidRPr="00B5350A" w:rsidRDefault="00B607A0" w:rsidP="00ED5D4E">
            <w:pPr>
              <w:snapToGrid w:val="0"/>
              <w:spacing w:after="0" w:line="240" w:lineRule="auto"/>
            </w:pPr>
            <w:hyperlink r:id="rId128" w:history="1">
              <w:r w:rsidR="00B5350A" w:rsidRPr="00B5350A">
                <w:rPr>
                  <w:rStyle w:val="Hyperlink"/>
                  <w:rFonts w:cs="Arial"/>
                  <w:color w:val="auto"/>
                </w:rPr>
                <w:t>S1-250368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50156A" w14:textId="47AB6BD0" w:rsidR="00B5350A" w:rsidRPr="00B5350A" w:rsidRDefault="00B5350A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5350A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265BE" w14:textId="1653D771" w:rsidR="00B5350A" w:rsidRPr="00B5350A" w:rsidRDefault="00B5350A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5350A">
              <w:rPr>
                <w:lang w:val="fr-FR"/>
              </w:rPr>
              <w:t xml:space="preserve">Pseudo-CR on Energy </w:t>
            </w:r>
            <w:proofErr w:type="spellStart"/>
            <w:r w:rsidRPr="00B5350A">
              <w:rPr>
                <w:lang w:val="fr-FR"/>
              </w:rPr>
              <w:t>aware</w:t>
            </w:r>
            <w:proofErr w:type="spellEnd"/>
            <w:r w:rsidRPr="00B5350A">
              <w:rPr>
                <w:lang w:val="fr-FR"/>
              </w:rPr>
              <w:t xml:space="preserve"> </w:t>
            </w:r>
            <w:proofErr w:type="spellStart"/>
            <w:r w:rsidRPr="00B5350A">
              <w:rPr>
                <w:lang w:val="fr-FR"/>
              </w:rPr>
              <w:t>offloading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5E284" w14:textId="3C5C9B83" w:rsidR="00B5350A" w:rsidRPr="00B5350A" w:rsidRDefault="00B5350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B5350A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B5350A">
              <w:rPr>
                <w:rFonts w:eastAsia="Times New Roman" w:cs="Arial"/>
                <w:szCs w:val="18"/>
                <w:lang w:val="fr-FR" w:eastAsia="ar-SA"/>
              </w:rPr>
              <w:t xml:space="preserve"> to S1-250525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461DF" w14:textId="73EE635D" w:rsidR="00B5350A" w:rsidRPr="00B5350A" w:rsidRDefault="00B5350A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5350A">
              <w:rPr>
                <w:rFonts w:eastAsia="Arial Unicode MS" w:cs="Arial"/>
                <w:i/>
                <w:szCs w:val="18"/>
                <w:lang w:val="de-DE" w:eastAsia="ar-SA"/>
              </w:rPr>
              <w:t>New use case - compute/API</w:t>
            </w:r>
          </w:p>
          <w:p w14:paraId="059FE083" w14:textId="4D2AD759" w:rsidR="00B5350A" w:rsidRPr="00B5350A" w:rsidRDefault="00B5350A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5350A">
              <w:rPr>
                <w:rFonts w:eastAsia="Arial Unicode MS" w:cs="Arial"/>
                <w:szCs w:val="18"/>
                <w:lang w:val="de-DE" w:eastAsia="ar-SA"/>
              </w:rPr>
              <w:t>Revision of S1-250224.</w:t>
            </w:r>
          </w:p>
        </w:tc>
      </w:tr>
      <w:tr w:rsidR="00B5350A" w:rsidRPr="002B5B90" w14:paraId="14E72947" w14:textId="77777777" w:rsidTr="00B535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BB82" w14:textId="42E83855" w:rsidR="00B5350A" w:rsidRPr="00B5350A" w:rsidRDefault="00B5350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535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83933" w14:textId="67BCDDBD" w:rsidR="00B5350A" w:rsidRPr="00B5350A" w:rsidRDefault="00B607A0" w:rsidP="00ED5D4E">
            <w:pPr>
              <w:snapToGrid w:val="0"/>
              <w:spacing w:after="0" w:line="240" w:lineRule="auto"/>
              <w:rPr>
                <w:rFonts w:cs="Arial"/>
              </w:rPr>
            </w:pPr>
            <w:hyperlink r:id="rId129" w:history="1">
              <w:r w:rsidR="00B5350A" w:rsidRPr="00B5350A">
                <w:rPr>
                  <w:rStyle w:val="Hyperlink"/>
                  <w:rFonts w:cs="Arial"/>
                  <w:color w:val="auto"/>
                </w:rPr>
                <w:t>S1-250525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74499" w14:textId="12C17A6F" w:rsidR="00B5350A" w:rsidRPr="00B5350A" w:rsidRDefault="00B5350A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5350A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F9126" w14:textId="23829CDD" w:rsidR="00B5350A" w:rsidRPr="00B5350A" w:rsidRDefault="00B5350A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B5350A">
              <w:rPr>
                <w:lang w:val="fr-FR"/>
              </w:rPr>
              <w:t xml:space="preserve">Pseudo-CR on Energy </w:t>
            </w:r>
            <w:proofErr w:type="spellStart"/>
            <w:r w:rsidRPr="00B5350A">
              <w:rPr>
                <w:lang w:val="fr-FR"/>
              </w:rPr>
              <w:t>aware</w:t>
            </w:r>
            <w:proofErr w:type="spellEnd"/>
            <w:r w:rsidRPr="00B5350A">
              <w:rPr>
                <w:lang w:val="fr-FR"/>
              </w:rPr>
              <w:t xml:space="preserve"> </w:t>
            </w:r>
            <w:proofErr w:type="spellStart"/>
            <w:r w:rsidRPr="00B5350A">
              <w:rPr>
                <w:lang w:val="fr-FR"/>
              </w:rPr>
              <w:t>offloading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04A7A" w14:textId="77777777" w:rsidR="00B5350A" w:rsidRPr="00B5350A" w:rsidRDefault="00B5350A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19CE" w14:textId="77777777" w:rsidR="00B5350A" w:rsidRPr="00B5350A" w:rsidRDefault="00B5350A" w:rsidP="00B5350A">
            <w:pPr>
              <w:spacing w:after="0" w:line="240" w:lineRule="auto"/>
              <w:rPr>
                <w:rFonts w:eastAsia="Arial Unicode MS" w:cs="Arial"/>
                <w:i/>
                <w:szCs w:val="18"/>
                <w:lang w:val="de-DE" w:eastAsia="ar-SA"/>
              </w:rPr>
            </w:pPr>
            <w:r w:rsidRPr="00B5350A">
              <w:rPr>
                <w:rFonts w:eastAsia="Arial Unicode MS" w:cs="Arial"/>
                <w:i/>
                <w:szCs w:val="18"/>
                <w:lang w:val="de-DE" w:eastAsia="ar-SA"/>
              </w:rPr>
              <w:t>New use case - compute/API</w:t>
            </w:r>
          </w:p>
          <w:p w14:paraId="7E8F7B1A" w14:textId="5F95A2D0" w:rsidR="00B5350A" w:rsidRPr="00B5350A" w:rsidRDefault="00B5350A" w:rsidP="00B5350A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5350A">
              <w:rPr>
                <w:rFonts w:eastAsia="Arial Unicode MS" w:cs="Arial"/>
                <w:i/>
                <w:szCs w:val="18"/>
                <w:lang w:val="de-DE" w:eastAsia="ar-SA"/>
              </w:rPr>
              <w:t>Revision of S1-250224.</w:t>
            </w:r>
          </w:p>
          <w:p w14:paraId="4FB604E8" w14:textId="61C5DBD6" w:rsidR="00B5350A" w:rsidRPr="00B5350A" w:rsidRDefault="00B5350A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B5350A">
              <w:rPr>
                <w:rFonts w:eastAsia="Arial Unicode MS" w:cs="Arial"/>
                <w:szCs w:val="18"/>
                <w:lang w:val="de-DE" w:eastAsia="ar-SA"/>
              </w:rPr>
              <w:t>Revision of S1-250368.</w:t>
            </w:r>
          </w:p>
        </w:tc>
      </w:tr>
      <w:tr w:rsidR="00ED5D4E" w:rsidRPr="002B5B90" w14:paraId="1324AC93" w14:textId="77777777" w:rsidTr="00D646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BC8C" w14:textId="0E58C10C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22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0B32" w14:textId="74567FD0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0" w:history="1">
              <w:r w:rsidR="00157AEF">
                <w:rPr>
                  <w:rStyle w:val="Hyperlink"/>
                  <w:rFonts w:cs="Arial"/>
                  <w:lang w:val="fr-FR"/>
                </w:rPr>
                <w:t>S1-250211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C49D1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578C8">
              <w:rPr>
                <w:lang w:val="fr-FR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A9CC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New use case on UE </w:t>
            </w:r>
            <w:proofErr w:type="spellStart"/>
            <w:r w:rsidRPr="00F578C8">
              <w:rPr>
                <w:lang w:val="fr-FR"/>
              </w:rPr>
              <w:t>assisted</w:t>
            </w:r>
            <w:proofErr w:type="spellEnd"/>
            <w:r w:rsidRPr="00F578C8">
              <w:rPr>
                <w:lang w:val="fr-FR"/>
              </w:rPr>
              <w:t xml:space="preserve"> UE Energy </w:t>
            </w:r>
            <w:proofErr w:type="spellStart"/>
            <w:r w:rsidRPr="00F578C8">
              <w:rPr>
                <w:lang w:val="fr-FR"/>
              </w:rPr>
              <w:t>Efficiency</w:t>
            </w:r>
            <w:proofErr w:type="spellEnd"/>
            <w:r w:rsidRPr="00F578C8">
              <w:rPr>
                <w:lang w:val="fr-FR"/>
              </w:rPr>
              <w:t xml:space="preserve"> </w:t>
            </w:r>
            <w:proofErr w:type="spellStart"/>
            <w:r w:rsidRPr="00F578C8">
              <w:rPr>
                <w:lang w:val="fr-FR"/>
              </w:rPr>
              <w:t>Improvement</w:t>
            </w:r>
            <w:proofErr w:type="spellEnd"/>
            <w:r w:rsidRPr="00F578C8">
              <w:rPr>
                <w:lang w:val="fr-FR"/>
              </w:rPr>
              <w:t xml:space="preserve"> and Service </w:t>
            </w:r>
            <w:proofErr w:type="spellStart"/>
            <w:r w:rsidRPr="00F578C8">
              <w:rPr>
                <w:lang w:val="fr-FR"/>
              </w:rPr>
              <w:t>Optimization</w:t>
            </w:r>
            <w:proofErr w:type="spellEnd"/>
            <w:r w:rsidRPr="00F578C8">
              <w:rPr>
                <w:lang w:val="fr-FR"/>
              </w:rPr>
              <w:t xml:space="preserve"> by the Network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6CCE6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92EF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New use case - UE</w:t>
            </w:r>
          </w:p>
        </w:tc>
      </w:tr>
      <w:tr w:rsidR="00ED5D4E" w:rsidRPr="002B5B90" w14:paraId="157BCDCE" w14:textId="77777777" w:rsidTr="00D646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D3D67" w14:textId="7DF2AF0A" w:rsidR="00ED5D4E" w:rsidRPr="00D646EF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646E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293C2A" w14:textId="0C83261B" w:rsidR="00ED5D4E" w:rsidRPr="00D646EF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1" w:history="1">
              <w:r w:rsidR="00157AEF" w:rsidRPr="00D646EF">
                <w:rPr>
                  <w:rStyle w:val="Hyperlink"/>
                  <w:rFonts w:cs="Arial"/>
                  <w:color w:val="auto"/>
                  <w:lang w:val="fr-FR"/>
                </w:rPr>
                <w:t>S1-250227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5BD05" w14:textId="77777777" w:rsidR="00ED5D4E" w:rsidRPr="00D646EF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646EF">
              <w:rPr>
                <w:lang w:val="fr-FR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16324" w14:textId="77777777" w:rsidR="00ED5D4E" w:rsidRPr="00D646EF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646EF">
              <w:rPr>
                <w:lang w:val="fr-FR"/>
              </w:rPr>
              <w:t xml:space="preserve">Use case on </w:t>
            </w:r>
            <w:proofErr w:type="spellStart"/>
            <w:r w:rsidRPr="00D646EF">
              <w:rPr>
                <w:lang w:val="fr-FR"/>
              </w:rPr>
              <w:t>energy</w:t>
            </w:r>
            <w:proofErr w:type="spellEnd"/>
            <w:r w:rsidRPr="00D646EF">
              <w:rPr>
                <w:lang w:val="fr-FR"/>
              </w:rPr>
              <w:t xml:space="preserve"> </w:t>
            </w:r>
            <w:proofErr w:type="spellStart"/>
            <w:r w:rsidRPr="00D646EF">
              <w:rPr>
                <w:lang w:val="fr-FR"/>
              </w:rPr>
              <w:t>aware</w:t>
            </w:r>
            <w:proofErr w:type="spellEnd"/>
            <w:r w:rsidRPr="00D646EF">
              <w:rPr>
                <w:lang w:val="fr-FR"/>
              </w:rPr>
              <w:t xml:space="preserve"> smart </w:t>
            </w:r>
            <w:proofErr w:type="spellStart"/>
            <w:r w:rsidRPr="00D646EF">
              <w:rPr>
                <w:lang w:val="fr-FR"/>
              </w:rPr>
              <w:t>resource</w:t>
            </w:r>
            <w:proofErr w:type="spellEnd"/>
            <w:r w:rsidRPr="00D646EF">
              <w:rPr>
                <w:lang w:val="fr-FR"/>
              </w:rPr>
              <w:t xml:space="preserve"> allocation for </w:t>
            </w:r>
            <w:proofErr w:type="spellStart"/>
            <w:r w:rsidRPr="00D646EF">
              <w:rPr>
                <w:lang w:val="fr-FR"/>
              </w:rPr>
              <w:t>sustainable</w:t>
            </w:r>
            <w:proofErr w:type="spellEnd"/>
            <w:r w:rsidRPr="00D646EF">
              <w:rPr>
                <w:lang w:val="fr-FR"/>
              </w:rPr>
              <w:t xml:space="preserve"> 6G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510AD" w14:textId="738B9C22" w:rsidR="00ED5D4E" w:rsidRPr="00D646EF" w:rsidRDefault="00D646EF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646EF">
              <w:rPr>
                <w:rFonts w:eastAsia="Times New Roman" w:cs="Arial"/>
                <w:szCs w:val="18"/>
                <w:lang w:val="de-DE" w:eastAsia="ar-SA"/>
              </w:rPr>
              <w:t>Revised to S1-250506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FDAA51" w14:textId="77777777" w:rsidR="00ED5D4E" w:rsidRPr="00D646EF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646EF">
              <w:rPr>
                <w:rFonts w:eastAsia="Arial Unicode MS" w:cs="Arial"/>
                <w:szCs w:val="18"/>
                <w:lang w:val="de-DE" w:eastAsia="ar-SA"/>
              </w:rPr>
              <w:t>New use case – optimization/resource allocation</w:t>
            </w:r>
          </w:p>
        </w:tc>
      </w:tr>
      <w:tr w:rsidR="00D646EF" w:rsidRPr="002B5B90" w14:paraId="0A8EBDF0" w14:textId="77777777" w:rsidTr="00D646E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E0C6" w14:textId="7BCB3749" w:rsidR="00D646EF" w:rsidRPr="00D646EF" w:rsidRDefault="00D646EF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646E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ED56" w14:textId="38A2C0F8" w:rsidR="00D646EF" w:rsidRPr="00D646EF" w:rsidRDefault="00B607A0" w:rsidP="00ED5D4E">
            <w:pPr>
              <w:snapToGrid w:val="0"/>
              <w:spacing w:after="0" w:line="240" w:lineRule="auto"/>
              <w:rPr>
                <w:rFonts w:cs="Arial"/>
                <w:lang w:val="fr-FR"/>
              </w:rPr>
            </w:pPr>
            <w:hyperlink r:id="rId132" w:history="1">
              <w:r w:rsidR="00D646EF" w:rsidRPr="00D646EF">
                <w:rPr>
                  <w:rStyle w:val="Hyperlink"/>
                  <w:rFonts w:cs="Arial"/>
                  <w:color w:val="auto"/>
                  <w:lang w:val="fr-FR"/>
                </w:rPr>
                <w:t>S1-250506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0DB2D" w14:textId="64550ACC" w:rsidR="00D646EF" w:rsidRPr="00D646EF" w:rsidRDefault="00D646EF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646EF">
              <w:rPr>
                <w:lang w:val="fr-FR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2C82" w14:textId="2D8C26E7" w:rsidR="00D646EF" w:rsidRPr="00D646EF" w:rsidRDefault="00D646EF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D646EF">
              <w:rPr>
                <w:lang w:val="fr-FR"/>
              </w:rPr>
              <w:t xml:space="preserve">Use case on </w:t>
            </w:r>
            <w:proofErr w:type="spellStart"/>
            <w:r w:rsidRPr="00D646EF">
              <w:rPr>
                <w:lang w:val="fr-FR"/>
              </w:rPr>
              <w:t>energy</w:t>
            </w:r>
            <w:proofErr w:type="spellEnd"/>
            <w:r w:rsidRPr="00D646EF">
              <w:rPr>
                <w:lang w:val="fr-FR"/>
              </w:rPr>
              <w:t xml:space="preserve"> </w:t>
            </w:r>
            <w:proofErr w:type="spellStart"/>
            <w:r w:rsidRPr="00D646EF">
              <w:rPr>
                <w:lang w:val="fr-FR"/>
              </w:rPr>
              <w:t>aware</w:t>
            </w:r>
            <w:proofErr w:type="spellEnd"/>
            <w:r w:rsidRPr="00D646EF">
              <w:rPr>
                <w:lang w:val="fr-FR"/>
              </w:rPr>
              <w:t xml:space="preserve"> smart </w:t>
            </w:r>
            <w:proofErr w:type="spellStart"/>
            <w:r w:rsidRPr="00D646EF">
              <w:rPr>
                <w:lang w:val="fr-FR"/>
              </w:rPr>
              <w:t>resource</w:t>
            </w:r>
            <w:proofErr w:type="spellEnd"/>
            <w:r w:rsidRPr="00D646EF">
              <w:rPr>
                <w:lang w:val="fr-FR"/>
              </w:rPr>
              <w:t xml:space="preserve"> allocation for </w:t>
            </w:r>
            <w:proofErr w:type="spellStart"/>
            <w:r w:rsidRPr="00D646EF">
              <w:rPr>
                <w:lang w:val="fr-FR"/>
              </w:rPr>
              <w:t>sustainable</w:t>
            </w:r>
            <w:proofErr w:type="spellEnd"/>
            <w:r w:rsidRPr="00D646EF">
              <w:rPr>
                <w:lang w:val="fr-FR"/>
              </w:rPr>
              <w:t xml:space="preserve"> 6G network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44EE" w14:textId="77777777" w:rsidR="00D646EF" w:rsidRPr="00D646EF" w:rsidRDefault="00D646EF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74B0" w14:textId="168DAB1A" w:rsidR="00D646EF" w:rsidRPr="00D646EF" w:rsidRDefault="00D646EF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646EF">
              <w:rPr>
                <w:rFonts w:eastAsia="Arial Unicode MS" w:cs="Arial"/>
                <w:i/>
                <w:szCs w:val="18"/>
                <w:lang w:val="de-DE" w:eastAsia="ar-SA"/>
              </w:rPr>
              <w:t>New use case – optimization/resource allocation</w:t>
            </w:r>
          </w:p>
          <w:p w14:paraId="2DD61FCD" w14:textId="3E14D2EC" w:rsidR="00D646EF" w:rsidRPr="00D646EF" w:rsidRDefault="00D646EF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D646EF">
              <w:rPr>
                <w:rFonts w:eastAsia="Arial Unicode MS" w:cs="Arial"/>
                <w:szCs w:val="18"/>
                <w:lang w:val="de-DE" w:eastAsia="ar-SA"/>
              </w:rPr>
              <w:t>Revision of S1-250227.</w:t>
            </w:r>
          </w:p>
        </w:tc>
      </w:tr>
      <w:tr w:rsidR="00ED5D4E" w:rsidRPr="002B5B90" w14:paraId="34FDE511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30C49" w14:textId="62320FFC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22E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2C0E" w14:textId="0FA4A5D8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3" w:history="1">
              <w:r w:rsidR="00157AEF">
                <w:rPr>
                  <w:rStyle w:val="Hyperlink"/>
                  <w:rFonts w:cs="Arial"/>
                  <w:lang w:val="fr-FR"/>
                </w:rPr>
                <w:t>S1-250233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DF44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06CC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Energy control support on slice </w:t>
            </w:r>
            <w:proofErr w:type="spellStart"/>
            <w:r w:rsidRPr="00F578C8">
              <w:rPr>
                <w:lang w:val="fr-FR"/>
              </w:rPr>
              <w:t>level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8AACF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93DA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New use case – slicing/energy</w:t>
            </w:r>
          </w:p>
        </w:tc>
      </w:tr>
      <w:tr w:rsidR="00DC5334" w:rsidRPr="006E6FF4" w14:paraId="3268A25F" w14:textId="77777777" w:rsidTr="00443554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10629E89" w14:textId="26E577D4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872A73">
              <w:rPr>
                <w:color w:val="1F497D" w:themeColor="text2"/>
                <w:sz w:val="18"/>
                <w:szCs w:val="22"/>
              </w:rPr>
              <w:t>Network Aspects</w:t>
            </w:r>
          </w:p>
        </w:tc>
      </w:tr>
      <w:tr w:rsidR="00ED5D4E" w:rsidRPr="002B5B90" w14:paraId="7E11E376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FE845" w14:textId="769E170A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81F9" w14:textId="5B6E5B55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4" w:history="1">
              <w:r w:rsidR="00157AEF">
                <w:rPr>
                  <w:rStyle w:val="Hyperlink"/>
                  <w:rFonts w:cs="Arial"/>
                  <w:lang w:val="fr-FR"/>
                </w:rPr>
                <w:t>S1-250155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FE4E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4CFCD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Discussion on network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4C0AA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027C0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DP</w:t>
            </w:r>
          </w:p>
        </w:tc>
      </w:tr>
      <w:tr w:rsidR="00ED5D4E" w:rsidRPr="002B5B90" w14:paraId="128B2D14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2998" w14:textId="29E6C495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6C49" w14:textId="478D6FA1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5" w:history="1">
              <w:r w:rsidR="00157AEF">
                <w:rPr>
                  <w:rStyle w:val="Hyperlink"/>
                  <w:rFonts w:cs="Arial"/>
                  <w:lang w:val="fr-FR"/>
                </w:rPr>
                <w:t>S1-250112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EB9D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19743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Network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CC25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6303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High level rqts</w:t>
            </w:r>
          </w:p>
        </w:tc>
      </w:tr>
      <w:tr w:rsidR="00ED5D4E" w:rsidRPr="002B5B90" w14:paraId="79E25350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1A95" w14:textId="15105BFA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7017" w14:textId="2AA47F4D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6" w:history="1">
              <w:r w:rsidR="00157AEF">
                <w:rPr>
                  <w:rStyle w:val="Hyperlink"/>
                  <w:rFonts w:cs="Arial"/>
                  <w:lang w:val="fr-FR"/>
                </w:rPr>
                <w:t>S1-250156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F168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China Telecom, 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AFCD9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Use case on Network simplification for </w:t>
            </w:r>
            <w:proofErr w:type="spellStart"/>
            <w:r w:rsidRPr="00F578C8">
              <w:rPr>
                <w:lang w:val="fr-FR"/>
              </w:rPr>
              <w:t>flexibility</w:t>
            </w:r>
            <w:proofErr w:type="spellEnd"/>
            <w:r w:rsidRPr="00F578C8">
              <w:rPr>
                <w:lang w:val="fr-FR"/>
              </w:rPr>
              <w:t xml:space="preserve"> and </w:t>
            </w:r>
            <w:proofErr w:type="spellStart"/>
            <w:r w:rsidRPr="00F578C8">
              <w:rPr>
                <w:lang w:val="fr-FR"/>
              </w:rPr>
              <w:t>resilience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D10C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8663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High level rqts/rapid rollout</w:t>
            </w:r>
          </w:p>
        </w:tc>
      </w:tr>
      <w:tr w:rsidR="00F33F4C" w:rsidRPr="002B5B90" w14:paraId="75A7B426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FEB3" w14:textId="77777777" w:rsidR="00F33F4C" w:rsidRPr="0035555A" w:rsidRDefault="00F33F4C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2381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02F9" w14:textId="2950E21B" w:rsidR="00F33F4C" w:rsidRPr="00F578C8" w:rsidRDefault="00B607A0" w:rsidP="00B438B6">
            <w:pPr>
              <w:snapToGrid w:val="0"/>
              <w:spacing w:after="0" w:line="240" w:lineRule="auto"/>
              <w:rPr>
                <w:lang w:val="fr-FR"/>
              </w:rPr>
            </w:pPr>
            <w:hyperlink r:id="rId137" w:history="1">
              <w:r w:rsidR="00157AEF">
                <w:rPr>
                  <w:rStyle w:val="Hyperlink"/>
                  <w:rFonts w:cs="Arial"/>
                  <w:lang w:val="fr-FR"/>
                </w:rPr>
                <w:t>S1-250196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04AB" w14:textId="77777777" w:rsidR="00F33F4C" w:rsidRPr="00F578C8" w:rsidRDefault="00F33F4C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CSCN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D169" w14:textId="77777777" w:rsidR="00F33F4C" w:rsidRPr="00F578C8" w:rsidRDefault="00F33F4C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Use Case on satellite </w:t>
            </w:r>
            <w:proofErr w:type="spellStart"/>
            <w:r w:rsidRPr="00F578C8">
              <w:rPr>
                <w:lang w:val="fr-FR"/>
              </w:rPr>
              <w:t>subnetwork</w:t>
            </w:r>
            <w:proofErr w:type="spellEnd"/>
            <w:r w:rsidRPr="00F578C8">
              <w:rPr>
                <w:lang w:val="fr-FR"/>
              </w:rPr>
              <w:t xml:space="preserve"> to support satellite network service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5994F" w14:textId="77777777" w:rsidR="00F33F4C" w:rsidRPr="0035555A" w:rsidRDefault="00F33F4C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68AF" w14:textId="77777777" w:rsidR="00F33F4C" w:rsidRPr="0035555A" w:rsidRDefault="00F33F4C" w:rsidP="00B438B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NTN</w:t>
            </w:r>
          </w:p>
        </w:tc>
      </w:tr>
      <w:tr w:rsidR="00ED5D4E" w:rsidRPr="002B5B90" w14:paraId="244F3D41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0B9C" w14:textId="2FA5431D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6112" w14:textId="78530188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8" w:history="1">
              <w:r w:rsidR="00157AEF">
                <w:rPr>
                  <w:rStyle w:val="Hyperlink"/>
                  <w:rFonts w:cs="Arial"/>
                  <w:lang w:val="fr-FR"/>
                </w:rPr>
                <w:t>S1-250226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E40E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AB1DE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Pseudo-CR on Network simplification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881C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07AAE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Simpliifed comm framework</w:t>
            </w:r>
          </w:p>
        </w:tc>
      </w:tr>
      <w:tr w:rsidR="00ED5D4E" w:rsidRPr="002B5B90" w14:paraId="5AED2651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AA80" w14:textId="720C7956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B9B4" w14:textId="6ACF6A0F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39" w:history="1">
              <w:r w:rsidR="00157AEF">
                <w:rPr>
                  <w:rStyle w:val="Hyperlink"/>
                  <w:rFonts w:cs="Arial"/>
                  <w:lang w:val="fr-FR"/>
                </w:rPr>
                <w:t>S1-250240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B19FD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KPN, Huawei, </w:t>
            </w:r>
            <w:proofErr w:type="spellStart"/>
            <w:r w:rsidRPr="00F578C8">
              <w:rPr>
                <w:lang w:val="fr-FR"/>
              </w:rPr>
              <w:t>HiSilicon</w:t>
            </w:r>
            <w:proofErr w:type="spellEnd"/>
            <w:r w:rsidRPr="00F578C8">
              <w:rPr>
                <w:lang w:val="fr-FR"/>
              </w:rPr>
              <w:t xml:space="preserve">, Deutsche Telekom, China Mobile, China Telecom, China </w:t>
            </w:r>
            <w:proofErr w:type="spellStart"/>
            <w:r w:rsidRPr="00F578C8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0D275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Network simplification for </w:t>
            </w:r>
            <w:proofErr w:type="spellStart"/>
            <w:r w:rsidRPr="00F578C8">
              <w:rPr>
                <w:lang w:val="fr-FR"/>
              </w:rPr>
              <w:t>rolling</w:t>
            </w:r>
            <w:proofErr w:type="spellEnd"/>
            <w:r w:rsidRPr="00F578C8">
              <w:rPr>
                <w:lang w:val="fr-FR"/>
              </w:rPr>
              <w:t xml:space="preserve"> out new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69A4A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9BCCF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Rapid rollout</w:t>
            </w:r>
          </w:p>
        </w:tc>
      </w:tr>
      <w:tr w:rsidR="00ED5D4E" w:rsidRPr="002B5B90" w14:paraId="291D8D46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3D873" w14:textId="6397D539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AA9C" w14:textId="4C2BCF23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0" w:history="1">
              <w:r w:rsidR="00157AEF">
                <w:rPr>
                  <w:rStyle w:val="Hyperlink"/>
                  <w:rFonts w:cs="Arial"/>
                  <w:lang w:val="fr-FR"/>
                </w:rPr>
                <w:t>S1-250249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52606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ROBERT BOSCH </w:t>
            </w:r>
            <w:proofErr w:type="spellStart"/>
            <w:r w:rsidRPr="00F578C8">
              <w:rPr>
                <w:lang w:val="fr-FR"/>
              </w:rPr>
              <w:t>GmbH</w:t>
            </w:r>
            <w:proofErr w:type="spellEnd"/>
            <w:r w:rsidRPr="00F578C8">
              <w:rPr>
                <w:lang w:val="fr-FR"/>
              </w:rPr>
              <w:t>, China Mobile, Siemens, BMW, Toyota, NICT, Fraunhofer IIS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077B0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New use case on </w:t>
            </w:r>
            <w:proofErr w:type="spellStart"/>
            <w:r w:rsidRPr="00F578C8">
              <w:rPr>
                <w:lang w:val="fr-FR"/>
              </w:rPr>
              <w:t>subnetworks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C8E07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17C62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subnetwork</w:t>
            </w:r>
          </w:p>
        </w:tc>
      </w:tr>
      <w:tr w:rsidR="00ED5D4E" w:rsidRPr="002B5B90" w14:paraId="364EAE0F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8FD1" w14:textId="52DBC4A5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73984" w14:textId="13765940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1" w:history="1">
              <w:r w:rsidR="00157AEF">
                <w:rPr>
                  <w:rStyle w:val="Hyperlink"/>
                  <w:rFonts w:cs="Arial"/>
                  <w:lang w:val="fr-FR"/>
                </w:rPr>
                <w:t>S1-250254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48B4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China </w:t>
            </w:r>
            <w:proofErr w:type="spellStart"/>
            <w:r w:rsidRPr="00F578C8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013BB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Network sharing </w:t>
            </w:r>
            <w:proofErr w:type="spellStart"/>
            <w:r w:rsidRPr="00F578C8">
              <w:rPr>
                <w:lang w:val="fr-FR"/>
              </w:rPr>
              <w:t>consideration</w:t>
            </w:r>
            <w:proofErr w:type="spellEnd"/>
            <w:r w:rsidRPr="00F578C8">
              <w:rPr>
                <w:lang w:val="fr-FR"/>
              </w:rPr>
              <w:t xml:space="preserve"> on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1CDD2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19F73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Network sharing</w:t>
            </w:r>
          </w:p>
        </w:tc>
      </w:tr>
      <w:tr w:rsidR="00ED5D4E" w:rsidRPr="002B5B90" w14:paraId="7A9704BA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84088" w14:textId="5413DF15" w:rsidR="00ED5D4E" w:rsidRPr="00C8129D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190513804"/>
            <w:proofErr w:type="spellStart"/>
            <w:r w:rsidRPr="00C812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0607F" w14:textId="00479886" w:rsidR="00ED5D4E" w:rsidRPr="00C8129D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2" w:history="1">
              <w:r w:rsidR="00157AEF">
                <w:rPr>
                  <w:rStyle w:val="Hyperlink"/>
                  <w:rFonts w:cs="Arial"/>
                  <w:lang w:val="fr-FR"/>
                </w:rPr>
                <w:t>S1-250016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2BFBB" w14:textId="77777777" w:rsidR="00ED5D4E" w:rsidRPr="00C8129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C8129D">
              <w:rPr>
                <w:lang w:val="fr-FR"/>
              </w:rPr>
              <w:t>vivo,China</w:t>
            </w:r>
            <w:proofErr w:type="spellEnd"/>
            <w:proofErr w:type="gramEnd"/>
            <w:r w:rsidRPr="00C8129D">
              <w:rPr>
                <w:lang w:val="fr-FR"/>
              </w:rPr>
              <w:t xml:space="preserve"> Mobile, T-mobile, China </w:t>
            </w:r>
            <w:proofErr w:type="spellStart"/>
            <w:r w:rsidRPr="00C8129D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22960" w14:textId="77777777" w:rsidR="00ED5D4E" w:rsidRPr="00C8129D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C8129D">
              <w:rPr>
                <w:lang w:val="fr-FR"/>
              </w:rPr>
              <w:t>Unified</w:t>
            </w:r>
            <w:proofErr w:type="spellEnd"/>
            <w:r w:rsidRPr="00C8129D">
              <w:rPr>
                <w:lang w:val="fr-FR"/>
              </w:rPr>
              <w:t xml:space="preserve"> data collection and </w:t>
            </w:r>
            <w:proofErr w:type="spellStart"/>
            <w:r w:rsidRPr="00C8129D">
              <w:rPr>
                <w:lang w:val="fr-FR"/>
              </w:rPr>
              <w:t>exposure</w:t>
            </w:r>
            <w:proofErr w:type="spellEnd"/>
            <w:r w:rsidRPr="00C8129D">
              <w:rPr>
                <w:lang w:val="fr-FR"/>
              </w:rPr>
              <w:t xml:space="preserve"> </w:t>
            </w:r>
            <w:proofErr w:type="spellStart"/>
            <w:r w:rsidRPr="00C8129D">
              <w:rPr>
                <w:lang w:val="fr-FR"/>
              </w:rPr>
              <w:t>framework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8A0372" w14:textId="5AA4611E" w:rsidR="00ED5D4E" w:rsidRPr="00C8129D" w:rsidRDefault="00C8129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129D">
              <w:rPr>
                <w:rFonts w:eastAsia="Times New Roman" w:cs="Arial"/>
                <w:szCs w:val="18"/>
                <w:lang w:val="de-DE" w:eastAsia="ar-SA"/>
              </w:rPr>
              <w:t xml:space="preserve">Revised to </w:t>
            </w:r>
            <w:hyperlink r:id="rId143" w:history="1">
              <w:r w:rsidR="00157AEF">
                <w:rPr>
                  <w:rStyle w:val="Hyperlink"/>
                  <w:rFonts w:eastAsia="Times New Roman" w:cs="Arial"/>
                  <w:szCs w:val="18"/>
                  <w:lang w:val="de-DE" w:eastAsia="ar-SA"/>
                </w:rPr>
                <w:t>S1-250330</w:t>
              </w:r>
            </w:hyperlink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2EF66" w14:textId="77777777" w:rsidR="00ED5D4E" w:rsidRPr="00C8129D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129D">
              <w:rPr>
                <w:rFonts w:eastAsia="Arial Unicode MS" w:cs="Arial"/>
                <w:szCs w:val="18"/>
                <w:lang w:val="de-DE" w:eastAsia="ar-SA"/>
              </w:rPr>
              <w:t>Data management</w:t>
            </w:r>
          </w:p>
        </w:tc>
      </w:tr>
      <w:tr w:rsidR="00C8129D" w:rsidRPr="002B5B90" w14:paraId="0C9C345E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6BA51" w14:textId="23AEE354" w:rsidR="00C8129D" w:rsidRPr="00C8129D" w:rsidRDefault="00C8129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129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65D4A" w14:textId="61A0BC76" w:rsidR="00C8129D" w:rsidRPr="00C8129D" w:rsidRDefault="00B607A0" w:rsidP="00ED5D4E">
            <w:pPr>
              <w:snapToGrid w:val="0"/>
              <w:spacing w:after="0" w:line="240" w:lineRule="auto"/>
            </w:pPr>
            <w:hyperlink r:id="rId144" w:history="1">
              <w:r w:rsidR="00157AEF">
                <w:rPr>
                  <w:rStyle w:val="Hyperlink"/>
                  <w:rFonts w:cs="Arial"/>
                </w:rPr>
                <w:t>S1-250330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ABA3" w14:textId="70885E45" w:rsidR="00C8129D" w:rsidRPr="00C8129D" w:rsidRDefault="00C8129D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proofErr w:type="gramStart"/>
            <w:r w:rsidRPr="00C8129D">
              <w:rPr>
                <w:lang w:val="fr-FR"/>
              </w:rPr>
              <w:t>vivo,China</w:t>
            </w:r>
            <w:proofErr w:type="spellEnd"/>
            <w:proofErr w:type="gramEnd"/>
            <w:r w:rsidRPr="00C8129D">
              <w:rPr>
                <w:lang w:val="fr-FR"/>
              </w:rPr>
              <w:t xml:space="preserve"> Mobile, T-mobile, China </w:t>
            </w:r>
            <w:proofErr w:type="spellStart"/>
            <w:r w:rsidRPr="00C8129D">
              <w:rPr>
                <w:lang w:val="fr-FR"/>
              </w:rPr>
              <w:t>Unicom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5831" w14:textId="3A95830A" w:rsidR="00C8129D" w:rsidRPr="00C8129D" w:rsidRDefault="00C8129D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C8129D">
              <w:rPr>
                <w:lang w:val="fr-FR"/>
              </w:rPr>
              <w:t>Unified</w:t>
            </w:r>
            <w:proofErr w:type="spellEnd"/>
            <w:r w:rsidRPr="00C8129D">
              <w:rPr>
                <w:lang w:val="fr-FR"/>
              </w:rPr>
              <w:t xml:space="preserve"> data collection and </w:t>
            </w:r>
            <w:proofErr w:type="spellStart"/>
            <w:r w:rsidRPr="00C8129D">
              <w:rPr>
                <w:lang w:val="fr-FR"/>
              </w:rPr>
              <w:t>exposure</w:t>
            </w:r>
            <w:proofErr w:type="spellEnd"/>
            <w:r w:rsidRPr="00C8129D">
              <w:rPr>
                <w:lang w:val="fr-FR"/>
              </w:rPr>
              <w:t xml:space="preserve"> </w:t>
            </w:r>
            <w:proofErr w:type="spellStart"/>
            <w:r w:rsidRPr="00C8129D">
              <w:rPr>
                <w:lang w:val="fr-FR"/>
              </w:rPr>
              <w:t>framework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230AF" w14:textId="77777777" w:rsidR="00C8129D" w:rsidRPr="00C8129D" w:rsidRDefault="00C8129D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C5A80" w14:textId="50DBFE67" w:rsidR="00C8129D" w:rsidRDefault="00C8129D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129D">
              <w:rPr>
                <w:rFonts w:eastAsia="Arial Unicode MS" w:cs="Arial"/>
                <w:i/>
                <w:szCs w:val="18"/>
                <w:lang w:val="de-DE" w:eastAsia="ar-SA"/>
              </w:rPr>
              <w:t>Data management</w:t>
            </w:r>
          </w:p>
          <w:p w14:paraId="5AB27E18" w14:textId="1655C651" w:rsidR="00C8129D" w:rsidRPr="00C8129D" w:rsidRDefault="00C8129D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C8129D">
              <w:rPr>
                <w:rFonts w:eastAsia="Arial Unicode MS" w:cs="Arial"/>
                <w:szCs w:val="18"/>
                <w:lang w:val="de-DE" w:eastAsia="ar-SA"/>
              </w:rPr>
              <w:t xml:space="preserve">Revision of </w:t>
            </w:r>
            <w:hyperlink r:id="rId145" w:history="1">
              <w:r w:rsidR="00157AEF">
                <w:rPr>
                  <w:rStyle w:val="Hyperlink"/>
                  <w:rFonts w:eastAsia="Arial Unicode MS" w:cs="Arial"/>
                  <w:szCs w:val="18"/>
                  <w:lang w:val="de-DE" w:eastAsia="ar-SA"/>
                </w:rPr>
                <w:t>S1-250016</w:t>
              </w:r>
            </w:hyperlink>
            <w:r w:rsidRPr="00C8129D">
              <w:rPr>
                <w:rFonts w:eastAsia="Arial Unicode MS" w:cs="Arial"/>
                <w:szCs w:val="18"/>
                <w:lang w:val="de-DE" w:eastAsia="ar-SA"/>
              </w:rPr>
              <w:t>.</w:t>
            </w:r>
          </w:p>
        </w:tc>
      </w:tr>
      <w:bookmarkEnd w:id="8"/>
      <w:tr w:rsidR="00ED5D4E" w:rsidRPr="002B5B90" w14:paraId="2BD3C30B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D4A43" w14:textId="19620D1C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9507" w14:textId="264F3BFF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6" w:history="1">
              <w:r w:rsidR="00157AEF">
                <w:rPr>
                  <w:rStyle w:val="Hyperlink"/>
                  <w:rFonts w:cs="Arial"/>
                  <w:lang w:val="fr-FR"/>
                </w:rPr>
                <w:t>S1-250286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FF939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8C4B7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Use case on Efficient collection and distribution of </w:t>
            </w:r>
            <w:proofErr w:type="spellStart"/>
            <w:r w:rsidRPr="00F578C8">
              <w:rPr>
                <w:lang w:val="fr-FR"/>
              </w:rPr>
              <w:t>diversified</w:t>
            </w:r>
            <w:proofErr w:type="spellEnd"/>
            <w:r w:rsidRPr="00F578C8">
              <w:rPr>
                <w:lang w:val="fr-FR"/>
              </w:rPr>
              <w:t xml:space="preserve"> data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857B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BA31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Data management</w:t>
            </w:r>
          </w:p>
        </w:tc>
      </w:tr>
      <w:tr w:rsidR="00ED5D4E" w:rsidRPr="002B5B90" w14:paraId="0FD245D9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3D48" w14:textId="619DB4E6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1ED83" w14:textId="7337CB58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7" w:history="1">
              <w:r w:rsidR="00157AEF">
                <w:rPr>
                  <w:rStyle w:val="Hyperlink"/>
                  <w:rFonts w:cs="Arial"/>
                  <w:lang w:val="fr-FR"/>
                </w:rPr>
                <w:t>S1-250229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AC41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OPPO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2883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Data as </w:t>
            </w:r>
            <w:proofErr w:type="gramStart"/>
            <w:r w:rsidRPr="00F578C8">
              <w:rPr>
                <w:lang w:val="fr-FR"/>
              </w:rPr>
              <w:t>a</w:t>
            </w:r>
            <w:proofErr w:type="gramEnd"/>
            <w:r w:rsidRPr="00F578C8">
              <w:rPr>
                <w:lang w:val="fr-FR"/>
              </w:rPr>
              <w:t xml:space="preserve"> service in 6G system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0D679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0B23C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Data management</w:t>
            </w:r>
          </w:p>
        </w:tc>
      </w:tr>
      <w:tr w:rsidR="00ED5D4E" w:rsidRPr="002B5B90" w14:paraId="358415AE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E4318" w14:textId="7A31D190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A39B" w14:textId="3512A083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8" w:history="1">
              <w:r w:rsidR="00157AEF">
                <w:rPr>
                  <w:rStyle w:val="Hyperlink"/>
                  <w:rFonts w:cs="Arial"/>
                  <w:lang w:val="fr-FR"/>
                </w:rPr>
                <w:t>S1-250234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15620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NTT DOCOMO, 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1DF7F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Pseudo-CR on Data Provision Services for </w:t>
            </w:r>
            <w:proofErr w:type="spellStart"/>
            <w:r w:rsidRPr="00F578C8">
              <w:rPr>
                <w:lang w:val="fr-FR"/>
              </w:rPr>
              <w:t>fault</w:t>
            </w:r>
            <w:proofErr w:type="spellEnd"/>
            <w:r w:rsidRPr="00F578C8">
              <w:rPr>
                <w:lang w:val="fr-FR"/>
              </w:rPr>
              <w:t xml:space="preserve"> occurrence </w:t>
            </w:r>
            <w:proofErr w:type="spellStart"/>
            <w:r w:rsidRPr="00F578C8">
              <w:rPr>
                <w:lang w:val="fr-FR"/>
              </w:rPr>
              <w:t>prediction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C4C2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141B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Data management</w:t>
            </w:r>
          </w:p>
        </w:tc>
      </w:tr>
      <w:tr w:rsidR="00ED5D4E" w:rsidRPr="002B5B90" w14:paraId="6AE97CC3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8972" w14:textId="644184BC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5924F" w14:textId="593847D8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49" w:history="1">
              <w:r w:rsidR="00157AEF">
                <w:rPr>
                  <w:rStyle w:val="Hyperlink"/>
                  <w:rFonts w:cs="Arial"/>
                  <w:lang w:val="fr-FR"/>
                </w:rPr>
                <w:t>S1-250178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CDE0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8B083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Use case on data-</w:t>
            </w:r>
            <w:proofErr w:type="spellStart"/>
            <w:r w:rsidRPr="00F578C8">
              <w:rPr>
                <w:lang w:val="fr-FR"/>
              </w:rPr>
              <w:t>centric</w:t>
            </w:r>
            <w:proofErr w:type="spellEnd"/>
            <w:r w:rsidRPr="00F578C8">
              <w:rPr>
                <w:lang w:val="fr-FR"/>
              </w:rPr>
              <w:t xml:space="preserve"> </w:t>
            </w:r>
            <w:proofErr w:type="spellStart"/>
            <w:r w:rsidRPr="00F578C8">
              <w:rPr>
                <w:lang w:val="fr-FR"/>
              </w:rPr>
              <w:t>operator</w:t>
            </w:r>
            <w:proofErr w:type="spellEnd"/>
            <w:r w:rsidRPr="00F578C8">
              <w:rPr>
                <w:lang w:val="fr-FR"/>
              </w:rPr>
              <w:t xml:space="preserve"> services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7CE3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BEE7F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Data Mgt</w:t>
            </w:r>
          </w:p>
        </w:tc>
      </w:tr>
      <w:tr w:rsidR="00ED5D4E" w:rsidRPr="002B5B90" w14:paraId="5DDAF75F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44425" w14:textId="408E113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0A4C" w14:textId="4A07B96D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0" w:history="1">
              <w:r w:rsidR="00157AEF">
                <w:rPr>
                  <w:rStyle w:val="Hyperlink"/>
                  <w:rFonts w:cs="Arial"/>
                  <w:lang w:val="fr-FR"/>
                </w:rPr>
                <w:t>S1-250087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2CAB2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D445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Use Case on 6G Digital </w:t>
            </w:r>
            <w:proofErr w:type="spellStart"/>
            <w:r w:rsidRPr="00F578C8">
              <w:rPr>
                <w:lang w:val="fr-FR"/>
              </w:rPr>
              <w:t>Twin</w:t>
            </w:r>
            <w:proofErr w:type="spellEnd"/>
            <w:r w:rsidRPr="00F578C8">
              <w:rPr>
                <w:lang w:val="fr-FR"/>
              </w:rPr>
              <w:t xml:space="preserve"> Networks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5173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A8AE" w14:textId="05378790" w:rsidR="00ED5D4E" w:rsidRPr="0035555A" w:rsidRDefault="00ED5D4E" w:rsidP="00ED5D4E">
            <w:pPr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 xml:space="preserve">NW Dig Twin (Sec use of NDT in </w:t>
            </w:r>
            <w:r w:rsidR="00417DBD">
              <w:fldChar w:fldCharType="begin"/>
            </w:r>
            <w:r w:rsidR="00417DBD">
              <w:instrText xml:space="preserve"> HYPERLINK "file:///C:\\Users\\S029244\\Documents\\3GPP\\SA1%23109_Athens\\Docs\\S1-250188.zip" </w:instrText>
            </w:r>
            <w:r w:rsidR="00417DBD">
              <w:fldChar w:fldCharType="separate"/>
            </w:r>
            <w:r w:rsidR="00157AEF">
              <w:rPr>
                <w:rStyle w:val="Hyperlink"/>
                <w:rFonts w:eastAsia="Arial Unicode MS" w:cs="Arial"/>
                <w:szCs w:val="18"/>
                <w:lang w:val="de-DE" w:eastAsia="ar-SA"/>
              </w:rPr>
              <w:t>S1-250188</w:t>
            </w:r>
            <w:r w:rsidR="00417DBD">
              <w:rPr>
                <w:rStyle w:val="Hyperlink"/>
                <w:rFonts w:eastAsia="Arial Unicode MS" w:cs="Arial"/>
                <w:szCs w:val="18"/>
                <w:lang w:val="de-DE" w:eastAsia="ar-SA"/>
              </w:rPr>
              <w:fldChar w:fldCharType="end"/>
            </w:r>
            <w:r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</w:tc>
      </w:tr>
      <w:tr w:rsidR="00ED5D4E" w:rsidRPr="002B5B90" w14:paraId="50EB3B16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0E163" w14:textId="25373A8E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5FB2" w14:textId="122C82BA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1" w:history="1">
              <w:r w:rsidR="00157AEF">
                <w:rPr>
                  <w:rStyle w:val="Hyperlink"/>
                  <w:rFonts w:cs="Arial"/>
                  <w:lang w:val="fr-FR"/>
                </w:rPr>
                <w:t>S1-250239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AE324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SK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8ADC1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Use Case on provision of APIs for </w:t>
            </w:r>
            <w:proofErr w:type="spellStart"/>
            <w:r w:rsidRPr="00F578C8">
              <w:rPr>
                <w:lang w:val="fr-FR"/>
              </w:rPr>
              <w:t>Autonomous</w:t>
            </w:r>
            <w:proofErr w:type="spellEnd"/>
            <w:r w:rsidRPr="00F578C8">
              <w:rPr>
                <w:lang w:val="fr-FR"/>
              </w:rPr>
              <w:t xml:space="preserve"> Network State Management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E7824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3CB4D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Autonomous NW Mgt</w:t>
            </w:r>
          </w:p>
        </w:tc>
      </w:tr>
      <w:tr w:rsidR="00ED5D4E" w:rsidRPr="002B5B90" w14:paraId="4B72CADE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AD55" w14:textId="52CE2FAD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476C4" w14:textId="14063D61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2" w:history="1">
              <w:r w:rsidR="00157AEF">
                <w:rPr>
                  <w:rStyle w:val="Hyperlink"/>
                  <w:rFonts w:cs="Arial"/>
                  <w:lang w:val="fr-FR"/>
                </w:rPr>
                <w:t>S1-250262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CEB6F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DDEF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Native AI </w:t>
            </w:r>
            <w:proofErr w:type="spellStart"/>
            <w:r w:rsidRPr="00F578C8">
              <w:rPr>
                <w:lang w:val="fr-FR"/>
              </w:rPr>
              <w:t>integration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F0724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1F0E1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>
              <w:rPr>
                <w:rFonts w:eastAsia="Arial Unicode MS" w:cs="Arial"/>
                <w:szCs w:val="18"/>
                <w:lang w:val="de-DE" w:eastAsia="ar-SA"/>
              </w:rPr>
              <w:t>Data collection/AI/NW automation</w:t>
            </w:r>
          </w:p>
        </w:tc>
      </w:tr>
      <w:tr w:rsidR="00ED5D4E" w:rsidRPr="002B5B90" w14:paraId="4DB43CC1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8C68" w14:textId="4B07F4BC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67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1886" w14:textId="26FDA7FD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3" w:history="1">
              <w:r w:rsidR="00157AEF">
                <w:rPr>
                  <w:rStyle w:val="Hyperlink"/>
                  <w:rFonts w:cs="Arial"/>
                  <w:lang w:val="fr-FR"/>
                </w:rPr>
                <w:t>S1-250082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7CA3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F578C8">
              <w:rPr>
                <w:lang w:val="fr-FR"/>
              </w:rPr>
              <w:t>Rakuten</w:t>
            </w:r>
            <w:proofErr w:type="spellEnd"/>
            <w:r w:rsidRPr="00F578C8">
              <w:rPr>
                <w:lang w:val="fr-FR"/>
              </w:rPr>
              <w:t xml:space="preserve"> Mobile, NIST, NVIDIA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3647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Use case on Network as </w:t>
            </w:r>
            <w:proofErr w:type="gramStart"/>
            <w:r w:rsidRPr="00F578C8">
              <w:rPr>
                <w:lang w:val="fr-FR"/>
              </w:rPr>
              <w:t>a</w:t>
            </w:r>
            <w:proofErr w:type="gramEnd"/>
            <w:r w:rsidRPr="00F578C8">
              <w:rPr>
                <w:lang w:val="fr-FR"/>
              </w:rPr>
              <w:t xml:space="preserve"> Service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2436C" w14:textId="44BC7C99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14300" w14:textId="77777777" w:rsidR="00ED5D4E" w:rsidRPr="0035555A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DC5334" w:rsidRPr="006E6FF4" w14:paraId="2827DEB3" w14:textId="77777777" w:rsidTr="006D5D68">
        <w:trPr>
          <w:trHeight w:val="250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14:paraId="7329DD9E" w14:textId="2BA16F69" w:rsidR="00DC5334" w:rsidRPr="00D01712" w:rsidRDefault="00DC5334" w:rsidP="00DC5334">
            <w:pPr>
              <w:pStyle w:val="Heading8"/>
              <w:jc w:val="left"/>
              <w:rPr>
                <w:color w:val="1F497D" w:themeColor="text2"/>
                <w:sz w:val="18"/>
                <w:szCs w:val="22"/>
              </w:rPr>
            </w:pPr>
            <w:r w:rsidRPr="00872A73">
              <w:rPr>
                <w:color w:val="1F497D" w:themeColor="text2"/>
                <w:sz w:val="18"/>
                <w:szCs w:val="22"/>
              </w:rPr>
              <w:t>Device Support</w:t>
            </w:r>
          </w:p>
        </w:tc>
      </w:tr>
      <w:tr w:rsidR="00ED5D4E" w:rsidRPr="002B5B90" w14:paraId="41D165B5" w14:textId="77777777" w:rsidTr="006D5D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274F0" w14:textId="3C069542" w:rsidR="00ED5D4E" w:rsidRPr="006D5D68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5D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9CD568" w14:textId="7E6C8666" w:rsidR="00ED5D4E" w:rsidRPr="006D5D6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4" w:history="1">
              <w:r w:rsidR="00157AEF" w:rsidRPr="006D5D68">
                <w:rPr>
                  <w:rStyle w:val="Hyperlink"/>
                  <w:rFonts w:cs="Arial"/>
                  <w:color w:val="auto"/>
                  <w:lang w:val="fr-FR"/>
                </w:rPr>
                <w:t>S1-250098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3D5CA" w14:textId="77777777" w:rsidR="00ED5D4E" w:rsidRPr="006D5D6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D5D68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D8C82" w14:textId="77777777" w:rsidR="00ED5D4E" w:rsidRPr="006D5D6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D5D68">
              <w:rPr>
                <w:lang w:val="fr-FR"/>
              </w:rPr>
              <w:t xml:space="preserve">Discussion on Diverse </w:t>
            </w:r>
            <w:proofErr w:type="spellStart"/>
            <w:r w:rsidRPr="006D5D68">
              <w:rPr>
                <w:lang w:val="fr-FR"/>
              </w:rPr>
              <w:t>device</w:t>
            </w:r>
            <w:proofErr w:type="spellEnd"/>
            <w:r w:rsidRPr="006D5D68">
              <w:rPr>
                <w:lang w:val="fr-FR"/>
              </w:rPr>
              <w:t xml:space="preserve"> types in 5G and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4472C" w14:textId="6768F439" w:rsidR="00ED5D4E" w:rsidRPr="006D5D68" w:rsidRDefault="006D5D6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D5D68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4B24D9" w14:textId="77777777" w:rsidR="00ED5D4E" w:rsidRPr="006D5D68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D5D68">
              <w:rPr>
                <w:rFonts w:eastAsia="Arial Unicode MS" w:cs="Arial"/>
                <w:szCs w:val="18"/>
                <w:lang w:val="de-DE" w:eastAsia="ar-SA"/>
              </w:rPr>
              <w:t xml:space="preserve">DP – 5G </w:t>
            </w:r>
          </w:p>
        </w:tc>
      </w:tr>
      <w:tr w:rsidR="00ED5D4E" w:rsidRPr="002B5B90" w14:paraId="0AECADB1" w14:textId="77777777" w:rsidTr="006D5D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37B888" w14:textId="6398CDF4" w:rsidR="00ED5D4E" w:rsidRPr="006D5D68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5D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F02D7" w14:textId="75952634" w:rsidR="00ED5D4E" w:rsidRPr="006D5D6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5" w:history="1">
              <w:r w:rsidR="00157AEF" w:rsidRPr="006D5D68">
                <w:rPr>
                  <w:rStyle w:val="Hyperlink"/>
                  <w:rFonts w:cs="Arial"/>
                  <w:color w:val="auto"/>
                  <w:lang w:val="fr-FR"/>
                </w:rPr>
                <w:t>S1-250097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CA5E2" w14:textId="77777777" w:rsidR="00ED5D4E" w:rsidRPr="006D5D6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D5D68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49648" w14:textId="77777777" w:rsidR="00ED5D4E" w:rsidRPr="006D5D6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D5D68">
              <w:rPr>
                <w:lang w:val="fr-FR"/>
              </w:rPr>
              <w:t xml:space="preserve">Diverse </w:t>
            </w:r>
            <w:proofErr w:type="spellStart"/>
            <w:r w:rsidRPr="006D5D68">
              <w:rPr>
                <w:lang w:val="fr-FR"/>
              </w:rPr>
              <w:t>device</w:t>
            </w:r>
            <w:proofErr w:type="spellEnd"/>
            <w:r w:rsidRPr="006D5D68">
              <w:rPr>
                <w:lang w:val="fr-FR"/>
              </w:rPr>
              <w:t xml:space="preserve"> types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46376D" w14:textId="2267F50C" w:rsidR="00ED5D4E" w:rsidRPr="006D5D68" w:rsidRDefault="006D5D6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6D5D68">
              <w:rPr>
                <w:rFonts w:eastAsia="Times New Roman" w:cs="Arial"/>
                <w:szCs w:val="18"/>
                <w:lang w:val="de-DE" w:eastAsia="ar-SA"/>
              </w:rPr>
              <w:t>Revised to S1-250535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C92066" w14:textId="77777777" w:rsidR="00ED5D4E" w:rsidRPr="006D5D68" w:rsidRDefault="00ED5D4E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6D5D68" w:rsidRPr="002B5B90" w14:paraId="12CFCEAF" w14:textId="77777777" w:rsidTr="006D5D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E0069" w14:textId="5F6F6A28" w:rsidR="006D5D68" w:rsidRPr="006D5D68" w:rsidRDefault="006D5D6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D5D6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7E75" w14:textId="2EB24D19" w:rsidR="006D5D68" w:rsidRPr="006D5D68" w:rsidRDefault="00B607A0" w:rsidP="00ED5D4E">
            <w:pPr>
              <w:snapToGrid w:val="0"/>
              <w:spacing w:after="0" w:line="240" w:lineRule="auto"/>
            </w:pPr>
            <w:hyperlink r:id="rId156" w:history="1">
              <w:r w:rsidR="006D5D68" w:rsidRPr="006D5D68">
                <w:rPr>
                  <w:rStyle w:val="Hyperlink"/>
                  <w:rFonts w:cs="Arial"/>
                  <w:color w:val="auto"/>
                </w:rPr>
                <w:t>S1-250535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A1ED4" w14:textId="20C5253A" w:rsidR="006D5D68" w:rsidRPr="006D5D68" w:rsidRDefault="006D5D68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D5D68">
              <w:rPr>
                <w:lang w:val="fr-FR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7A11" w14:textId="4631DB64" w:rsidR="006D5D68" w:rsidRPr="006D5D68" w:rsidRDefault="006D5D68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6D5D68">
              <w:rPr>
                <w:lang w:val="fr-FR"/>
              </w:rPr>
              <w:t xml:space="preserve">Diverse </w:t>
            </w:r>
            <w:proofErr w:type="spellStart"/>
            <w:r w:rsidRPr="006D5D68">
              <w:rPr>
                <w:lang w:val="fr-FR"/>
              </w:rPr>
              <w:t>device</w:t>
            </w:r>
            <w:proofErr w:type="spellEnd"/>
            <w:r w:rsidRPr="006D5D68">
              <w:rPr>
                <w:lang w:val="fr-FR"/>
              </w:rPr>
              <w:t xml:space="preserve"> types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A9DA" w14:textId="77777777" w:rsidR="006D5D68" w:rsidRPr="006D5D68" w:rsidRDefault="006D5D68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0FB91" w14:textId="4938BD5B" w:rsidR="006D5D68" w:rsidRPr="006D5D68" w:rsidRDefault="006D5D68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6D5D68">
              <w:rPr>
                <w:rFonts w:eastAsia="Arial Unicode MS" w:cs="Arial"/>
                <w:szCs w:val="18"/>
                <w:lang w:val="de-DE" w:eastAsia="ar-SA"/>
              </w:rPr>
              <w:t>Revision of S1-250097.</w:t>
            </w:r>
          </w:p>
        </w:tc>
      </w:tr>
      <w:tr w:rsidR="00ED5D4E" w:rsidRPr="002B5B90" w14:paraId="74ACAC1A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2177" w14:textId="782206B1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555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0949E" w14:textId="44052F59" w:rsidR="00ED5D4E" w:rsidRPr="00F578C8" w:rsidRDefault="00B607A0" w:rsidP="00ED5D4E">
            <w:pPr>
              <w:snapToGrid w:val="0"/>
              <w:spacing w:after="0" w:line="240" w:lineRule="auto"/>
              <w:rPr>
                <w:lang w:val="fr-FR"/>
              </w:rPr>
            </w:pPr>
            <w:hyperlink r:id="rId157" w:history="1">
              <w:r w:rsidR="00157AEF">
                <w:rPr>
                  <w:rStyle w:val="Hyperlink"/>
                  <w:rFonts w:cs="Arial"/>
                  <w:lang w:val="fr-FR"/>
                </w:rPr>
                <w:t>S1-250141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248B1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793B" w14:textId="77777777" w:rsidR="00ED5D4E" w:rsidRPr="00F578C8" w:rsidRDefault="00ED5D4E" w:rsidP="00ED5D4E">
            <w:pPr>
              <w:snapToGrid w:val="0"/>
              <w:spacing w:after="0" w:line="240" w:lineRule="auto"/>
              <w:rPr>
                <w:lang w:val="fr-FR"/>
              </w:rPr>
            </w:pPr>
            <w:r w:rsidRPr="00F578C8">
              <w:rPr>
                <w:lang w:val="fr-FR"/>
              </w:rPr>
              <w:t xml:space="preserve">Diversity of </w:t>
            </w:r>
            <w:proofErr w:type="spellStart"/>
            <w:r w:rsidRPr="00F578C8">
              <w:rPr>
                <w:lang w:val="fr-FR"/>
              </w:rPr>
              <w:t>devices</w:t>
            </w:r>
            <w:proofErr w:type="spellEnd"/>
            <w:r w:rsidRPr="00F578C8">
              <w:rPr>
                <w:lang w:val="fr-FR"/>
              </w:rPr>
              <w:t xml:space="preserve"> for NTN in 6G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6987C" w14:textId="77777777" w:rsidR="00ED5D4E" w:rsidRPr="0035555A" w:rsidRDefault="00ED5D4E" w:rsidP="00ED5D4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4B4E6" w14:textId="2C04049F" w:rsidR="00ED5D4E" w:rsidRPr="0035555A" w:rsidRDefault="002213D6" w:rsidP="00ED5D4E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2213D6">
              <w:rPr>
                <w:rFonts w:eastAsia="Times New Roman" w:cs="Arial" w:hint="cs"/>
                <w:b/>
                <w:szCs w:val="18"/>
                <w:highlight w:val="yellow"/>
                <w:lang w:val="de-DE" w:eastAsia="ar-SA"/>
              </w:rPr>
              <w:t>N</w:t>
            </w:r>
            <w:r w:rsidRPr="002213D6">
              <w:rPr>
                <w:rFonts w:eastAsia="Times New Roman" w:cs="Arial"/>
                <w:b/>
                <w:szCs w:val="18"/>
                <w:highlight w:val="yellow"/>
                <w:lang w:val="de-DE" w:eastAsia="ar-SA"/>
              </w:rPr>
              <w:t>ot handled</w:t>
            </w:r>
          </w:p>
        </w:tc>
      </w:tr>
      <w:tr w:rsidR="00ED5D4E" w:rsidRPr="001D2FD9" w14:paraId="553114CD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9F96A" w14:textId="475521FC" w:rsidR="00ED5D4E" w:rsidRPr="00397036" w:rsidRDefault="00665A8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23039" w14:textId="595E713B" w:rsidR="00ED5D4E" w:rsidRPr="00397036" w:rsidRDefault="00B607A0" w:rsidP="00B438B6">
            <w:pPr>
              <w:snapToGrid w:val="0"/>
              <w:spacing w:after="0" w:line="240" w:lineRule="auto"/>
              <w:rPr>
                <w:lang w:val="fr-FR"/>
              </w:rPr>
            </w:pPr>
            <w:hyperlink r:id="rId158" w:history="1">
              <w:r w:rsidR="00157AEF">
                <w:rPr>
                  <w:rStyle w:val="Hyperlink"/>
                  <w:rFonts w:cs="Arial"/>
                  <w:lang w:val="fr-FR"/>
                </w:rPr>
                <w:t>S1-250056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0D6F2" w14:textId="77777777" w:rsidR="00ED5D4E" w:rsidRPr="00397036" w:rsidRDefault="00ED5D4E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397036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2CC65" w14:textId="77777777" w:rsidR="00ED5D4E" w:rsidRPr="00397036" w:rsidRDefault="00ED5D4E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397036">
              <w:rPr>
                <w:lang w:val="fr-FR"/>
              </w:rPr>
              <w:t xml:space="preserve">UAV and </w:t>
            </w:r>
            <w:proofErr w:type="spellStart"/>
            <w:r w:rsidRPr="00397036">
              <w:rPr>
                <w:lang w:val="fr-FR"/>
              </w:rPr>
              <w:t>Sensing</w:t>
            </w:r>
            <w:proofErr w:type="spellEnd"/>
            <w:r w:rsidRPr="00397036">
              <w:rPr>
                <w:lang w:val="fr-FR"/>
              </w:rPr>
              <w:t xml:space="preserve"> Questions for Clarification for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8074C" w14:textId="242E9B31" w:rsidR="00ED5D4E" w:rsidRPr="00397036" w:rsidRDefault="00397036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397036">
              <w:rPr>
                <w:rFonts w:eastAsia="Arial Unicode MS" w:cs="Arial"/>
                <w:szCs w:val="18"/>
                <w:lang w:val="de-DE" w:eastAsia="ar-SA"/>
              </w:rPr>
              <w:t xml:space="preserve">Moved to </w:t>
            </w:r>
            <w:r>
              <w:rPr>
                <w:rFonts w:eastAsia="Arial Unicode MS" w:cs="Arial"/>
                <w:szCs w:val="18"/>
                <w:lang w:val="de-DE" w:eastAsia="ar-SA"/>
              </w:rPr>
              <w:t>8.1.3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CC8D3" w14:textId="7A3E72A7" w:rsidR="00ED5D4E" w:rsidRPr="00397036" w:rsidRDefault="00ED5D4E" w:rsidP="00B438B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C66BF" w:rsidRPr="001D2FD9" w14:paraId="2F7159BD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7E79E" w14:textId="334E9CD9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proofErr w:type="spellStart"/>
            <w:r w:rsidRPr="00665A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7D8EDB" w14:textId="204CD5ED" w:rsidR="000C66BF" w:rsidRPr="00665A83" w:rsidRDefault="00B607A0" w:rsidP="000C66BF">
            <w:pPr>
              <w:snapToGrid w:val="0"/>
              <w:spacing w:after="0" w:line="240" w:lineRule="auto"/>
              <w:rPr>
                <w:lang w:val="fr-FR"/>
              </w:rPr>
            </w:pPr>
            <w:hyperlink r:id="rId159" w:history="1">
              <w:r w:rsidR="00157AEF">
                <w:rPr>
                  <w:rStyle w:val="Hyperlink"/>
                  <w:rFonts w:cs="Arial"/>
                  <w:lang w:val="fr-FR"/>
                </w:rPr>
                <w:t>S1-250057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E6E6F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F4A01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 xml:space="preserve">Satellite </w:t>
            </w:r>
            <w:proofErr w:type="spellStart"/>
            <w:r w:rsidRPr="00665A83">
              <w:rPr>
                <w:lang w:val="fr-FR"/>
              </w:rPr>
              <w:t>Coverage</w:t>
            </w:r>
            <w:proofErr w:type="spellEnd"/>
            <w:r w:rsidRPr="00665A83">
              <w:rPr>
                <w:lang w:val="fr-FR"/>
              </w:rPr>
              <w:t xml:space="preserve"> </w:t>
            </w:r>
            <w:proofErr w:type="spellStart"/>
            <w:r w:rsidRPr="00665A83">
              <w:rPr>
                <w:lang w:val="fr-FR"/>
              </w:rPr>
              <w:t>Optimization</w:t>
            </w:r>
            <w:proofErr w:type="spellEnd"/>
            <w:r w:rsidRPr="00665A83">
              <w:rPr>
                <w:lang w:val="fr-FR"/>
              </w:rPr>
              <w:t xml:space="preserve"> Clarification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6CC40" w14:textId="440254B1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32513">
              <w:rPr>
                <w:rFonts w:eastAsia="Arial Unicode MS" w:cs="Arial"/>
                <w:szCs w:val="18"/>
                <w:lang w:val="de-DE" w:eastAsia="ar-SA"/>
              </w:rPr>
              <w:t>Moved to 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67C75" w14:textId="48C17823" w:rsidR="000C66BF" w:rsidRPr="00665A83" w:rsidRDefault="000C66BF" w:rsidP="000C66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C66BF" w:rsidRPr="001D2FD9" w14:paraId="6174A0C5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C7B35" w14:textId="69E3F0D2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proofErr w:type="spellStart"/>
            <w:r w:rsidRPr="00665A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F6808" w14:textId="67D74930" w:rsidR="000C66BF" w:rsidRPr="00665A83" w:rsidRDefault="00B607A0" w:rsidP="000C66BF">
            <w:pPr>
              <w:snapToGrid w:val="0"/>
              <w:spacing w:after="0" w:line="240" w:lineRule="auto"/>
              <w:rPr>
                <w:lang w:val="fr-FR"/>
              </w:rPr>
            </w:pPr>
            <w:hyperlink r:id="rId160" w:history="1">
              <w:r w:rsidR="00157AEF">
                <w:rPr>
                  <w:rStyle w:val="Hyperlink"/>
                  <w:rFonts w:cs="Arial"/>
                  <w:lang w:val="fr-FR"/>
                </w:rPr>
                <w:t>S1-250058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6FB8E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D7212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 xml:space="preserve">New </w:t>
            </w:r>
            <w:proofErr w:type="spellStart"/>
            <w:r w:rsidRPr="00665A83">
              <w:rPr>
                <w:lang w:val="fr-FR"/>
              </w:rPr>
              <w:t>Requirements</w:t>
            </w:r>
            <w:proofErr w:type="spellEnd"/>
            <w:r w:rsidRPr="00665A83">
              <w:rPr>
                <w:lang w:val="fr-FR"/>
              </w:rPr>
              <w:t xml:space="preserve"> for Service </w:t>
            </w:r>
            <w:proofErr w:type="spellStart"/>
            <w:r w:rsidRPr="00665A83">
              <w:rPr>
                <w:lang w:val="fr-FR"/>
              </w:rPr>
              <w:t>Continuity</w:t>
            </w:r>
            <w:proofErr w:type="spellEnd"/>
            <w:r w:rsidRPr="00665A83">
              <w:rPr>
                <w:lang w:val="fr-FR"/>
              </w:rPr>
              <w:t xml:space="preserve">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DDD34" w14:textId="19139ACA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32513">
              <w:rPr>
                <w:rFonts w:eastAsia="Arial Unicode MS" w:cs="Arial"/>
                <w:szCs w:val="18"/>
                <w:lang w:val="de-DE" w:eastAsia="ar-SA"/>
              </w:rPr>
              <w:t>Moved to 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BE45D" w14:textId="412AC024" w:rsidR="000C66BF" w:rsidRPr="00665A83" w:rsidRDefault="000C66BF" w:rsidP="000C66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C66BF" w:rsidRPr="001D2FD9" w14:paraId="15B7DA4E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88F5D" w14:textId="689A86C6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proofErr w:type="spellStart"/>
            <w:r w:rsidRPr="00665A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0CEE8" w14:textId="6AE3635C" w:rsidR="000C66BF" w:rsidRPr="00665A83" w:rsidRDefault="00B607A0" w:rsidP="000C66BF">
            <w:pPr>
              <w:snapToGrid w:val="0"/>
              <w:spacing w:after="0" w:line="240" w:lineRule="auto"/>
              <w:rPr>
                <w:lang w:val="fr-FR"/>
              </w:rPr>
            </w:pPr>
            <w:hyperlink r:id="rId161" w:history="1">
              <w:r w:rsidR="00157AEF">
                <w:rPr>
                  <w:rStyle w:val="Hyperlink"/>
                  <w:rFonts w:cs="Arial"/>
                  <w:lang w:val="fr-FR"/>
                </w:rPr>
                <w:t>S1-250061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E783E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7B3D2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65A83">
              <w:rPr>
                <w:lang w:val="fr-FR"/>
              </w:rPr>
              <w:t>Additional</w:t>
            </w:r>
            <w:proofErr w:type="spellEnd"/>
            <w:r w:rsidRPr="00665A83">
              <w:rPr>
                <w:lang w:val="fr-FR"/>
              </w:rPr>
              <w:t xml:space="preserve"> Satellite </w:t>
            </w:r>
            <w:proofErr w:type="spellStart"/>
            <w:r w:rsidRPr="00665A83">
              <w:rPr>
                <w:lang w:val="fr-FR"/>
              </w:rPr>
              <w:t>related</w:t>
            </w:r>
            <w:proofErr w:type="spellEnd"/>
            <w:r w:rsidRPr="00665A83">
              <w:rPr>
                <w:lang w:val="fr-FR"/>
              </w:rPr>
              <w:t xml:space="preserve"> </w:t>
            </w:r>
            <w:proofErr w:type="spellStart"/>
            <w:r w:rsidRPr="00665A83">
              <w:rPr>
                <w:lang w:val="fr-FR"/>
              </w:rPr>
              <w:t>Requirements</w:t>
            </w:r>
            <w:proofErr w:type="spellEnd"/>
            <w:r w:rsidRPr="00665A83">
              <w:rPr>
                <w:lang w:val="fr-FR"/>
              </w:rPr>
              <w:t xml:space="preserve"> for 6G TR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A5C33" w14:textId="6B75F728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32513">
              <w:rPr>
                <w:rFonts w:eastAsia="Arial Unicode MS" w:cs="Arial"/>
                <w:szCs w:val="18"/>
                <w:lang w:val="de-DE" w:eastAsia="ar-SA"/>
              </w:rPr>
              <w:t>Moved to 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FF35D" w14:textId="2019EE5C" w:rsidR="000C66BF" w:rsidRPr="00665A83" w:rsidRDefault="000C66BF" w:rsidP="000C66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C66BF" w:rsidRPr="002B5B90" w14:paraId="2221E472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E998F" w14:textId="0B3135A5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proofErr w:type="spellStart"/>
            <w:r w:rsidRPr="00665A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5D7C6" w14:textId="39C13113" w:rsidR="000C66BF" w:rsidRPr="00665A83" w:rsidRDefault="00B607A0" w:rsidP="000C66BF">
            <w:pPr>
              <w:snapToGrid w:val="0"/>
              <w:spacing w:after="0" w:line="240" w:lineRule="auto"/>
              <w:rPr>
                <w:lang w:val="fr-FR"/>
              </w:rPr>
            </w:pPr>
            <w:hyperlink r:id="rId162" w:history="1">
              <w:r w:rsidR="00157AEF">
                <w:rPr>
                  <w:rStyle w:val="Hyperlink"/>
                  <w:rFonts w:cs="Arial"/>
                  <w:lang w:val="fr-FR"/>
                </w:rPr>
                <w:t>S1-250059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36BB8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52CE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665A83">
              <w:rPr>
                <w:lang w:val="fr-FR"/>
              </w:rPr>
              <w:t>Positioning</w:t>
            </w:r>
            <w:proofErr w:type="spellEnd"/>
            <w:r w:rsidRPr="00665A83">
              <w:rPr>
                <w:lang w:val="fr-FR"/>
              </w:rPr>
              <w:t xml:space="preserve"> for </w:t>
            </w:r>
            <w:proofErr w:type="spellStart"/>
            <w:r w:rsidRPr="00665A83">
              <w:rPr>
                <w:lang w:val="fr-FR"/>
              </w:rPr>
              <w:t>Regulatory</w:t>
            </w:r>
            <w:proofErr w:type="spellEnd"/>
            <w:r w:rsidRPr="00665A83">
              <w:rPr>
                <w:lang w:val="fr-FR"/>
              </w:rPr>
              <w:t xml:space="preserve"> Services in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D6981" w14:textId="02D43203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32513">
              <w:rPr>
                <w:rFonts w:eastAsia="Arial Unicode MS" w:cs="Arial"/>
                <w:szCs w:val="18"/>
                <w:lang w:val="de-DE" w:eastAsia="ar-SA"/>
              </w:rPr>
              <w:t>Moved to 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523F8" w14:textId="1DDA0BA0" w:rsidR="000C66BF" w:rsidRPr="00665A83" w:rsidRDefault="000C66BF" w:rsidP="000C66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0C66BF" w:rsidRPr="002B5B90" w14:paraId="38E53B91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5ACEE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5A8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7CCD3" w14:textId="548835AC" w:rsidR="000C66BF" w:rsidRPr="00665A83" w:rsidRDefault="00B607A0" w:rsidP="000C66BF">
            <w:pPr>
              <w:snapToGrid w:val="0"/>
              <w:spacing w:after="0" w:line="240" w:lineRule="auto"/>
              <w:rPr>
                <w:lang w:val="fr-FR"/>
              </w:rPr>
            </w:pPr>
            <w:hyperlink r:id="rId163" w:history="1">
              <w:r w:rsidR="00157AEF">
                <w:rPr>
                  <w:rStyle w:val="Hyperlink"/>
                  <w:rFonts w:cs="Arial"/>
                  <w:lang w:val="fr-FR"/>
                </w:rPr>
                <w:t>S1-250050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9947E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27772" w14:textId="77777777" w:rsidR="000C66BF" w:rsidRPr="00665A83" w:rsidRDefault="000C66BF" w:rsidP="000C66BF">
            <w:pPr>
              <w:snapToGrid w:val="0"/>
              <w:spacing w:after="0" w:line="240" w:lineRule="auto"/>
              <w:rPr>
                <w:lang w:val="fr-FR"/>
              </w:rPr>
            </w:pPr>
            <w:r w:rsidRPr="00665A83">
              <w:rPr>
                <w:lang w:val="fr-FR"/>
              </w:rPr>
              <w:t xml:space="preserve">Editorial Changes to 6G TR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3D29CE" w14:textId="13DBA7CA" w:rsidR="000C66BF" w:rsidRPr="00665A83" w:rsidRDefault="000C66BF" w:rsidP="000C66B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32513">
              <w:rPr>
                <w:rFonts w:eastAsia="Arial Unicode MS" w:cs="Arial"/>
                <w:szCs w:val="18"/>
                <w:lang w:val="de-DE" w:eastAsia="ar-SA"/>
              </w:rPr>
              <w:t>Moved to 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99210" w14:textId="77777777" w:rsidR="000C66BF" w:rsidRPr="00665A83" w:rsidRDefault="000C66BF" w:rsidP="000C66BF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D5D4E" w:rsidRPr="002B5B90" w14:paraId="09737F8B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64F9AC" w14:textId="3BB15CB4" w:rsidR="00ED5D4E" w:rsidRPr="00ED5D4E" w:rsidRDefault="00ED5D4E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5D4E">
              <w:rPr>
                <w:rFonts w:eastAsia="Times New Roman" w:cs="Arial"/>
                <w:szCs w:val="18"/>
                <w:lang w:eastAsia="ar-SA"/>
              </w:rPr>
              <w:lastRenderedPageBreak/>
              <w:t>C</w:t>
            </w:r>
            <w:r>
              <w:rPr>
                <w:rFonts w:eastAsia="Times New Roman" w:cs="Arial"/>
                <w:szCs w:val="18"/>
                <w:lang w:eastAsia="ar-SA"/>
              </w:rPr>
              <w:t>o</w:t>
            </w:r>
            <w:r w:rsidRPr="00ED5D4E">
              <w:rPr>
                <w:rFonts w:eastAsia="Times New Roman" w:cs="Arial"/>
                <w:szCs w:val="18"/>
                <w:lang w:eastAsia="ar-SA"/>
              </w:rPr>
              <w:t>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0CAEED0" w14:textId="390EC1DE" w:rsidR="00ED5D4E" w:rsidRPr="00ED5D4E" w:rsidRDefault="00B607A0" w:rsidP="00B438B6">
            <w:pPr>
              <w:snapToGrid w:val="0"/>
              <w:spacing w:after="0" w:line="240" w:lineRule="auto"/>
              <w:rPr>
                <w:lang w:val="fr-FR"/>
              </w:rPr>
            </w:pPr>
            <w:hyperlink r:id="rId164" w:history="1">
              <w:r w:rsidR="00157AEF">
                <w:rPr>
                  <w:rStyle w:val="Hyperlink"/>
                  <w:rFonts w:cs="Arial"/>
                  <w:lang w:val="fr-FR"/>
                </w:rPr>
                <w:t>S1-250274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38654D" w14:textId="77777777" w:rsidR="00ED5D4E" w:rsidRPr="00ED5D4E" w:rsidRDefault="00ED5D4E" w:rsidP="00B438B6">
            <w:pPr>
              <w:snapToGrid w:val="0"/>
              <w:spacing w:after="0" w:line="240" w:lineRule="auto"/>
              <w:rPr>
                <w:lang w:val="fr-FR"/>
              </w:rPr>
            </w:pPr>
            <w:proofErr w:type="spellStart"/>
            <w:r w:rsidRPr="00ED5D4E">
              <w:rPr>
                <w:lang w:val="fr-FR"/>
              </w:rPr>
              <w:t>CableLabs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292F63F" w14:textId="77777777" w:rsidR="00ED5D4E" w:rsidRPr="00ED5D4E" w:rsidRDefault="00ED5D4E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ED5D4E">
              <w:rPr>
                <w:lang w:val="fr-FR"/>
              </w:rPr>
              <w:t xml:space="preserve">Use Case on </w:t>
            </w:r>
            <w:proofErr w:type="spellStart"/>
            <w:r w:rsidRPr="00ED5D4E">
              <w:rPr>
                <w:lang w:val="fr-FR"/>
              </w:rPr>
              <w:t>Automated</w:t>
            </w:r>
            <w:proofErr w:type="spellEnd"/>
            <w:r w:rsidRPr="00ED5D4E">
              <w:rPr>
                <w:lang w:val="fr-FR"/>
              </w:rPr>
              <w:t xml:space="preserve"> Call </w:t>
            </w:r>
            <w:proofErr w:type="spellStart"/>
            <w:r w:rsidRPr="00ED5D4E">
              <w:rPr>
                <w:lang w:val="fr-FR"/>
              </w:rPr>
              <w:t>Traceback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AFD817F" w14:textId="77777777" w:rsidR="00ED5D4E" w:rsidRPr="00ED5D4E" w:rsidRDefault="00ED5D4E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D5D4E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A5DBEF4" w14:textId="77777777" w:rsidR="00ED5D4E" w:rsidRPr="00ED5D4E" w:rsidRDefault="00ED5D4E" w:rsidP="00B438B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ED5D4E" w:rsidRPr="002B5B90" w14:paraId="36C866C9" w14:textId="77777777" w:rsidTr="0044355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73FB737" w14:textId="4173BC58" w:rsidR="00ED5D4E" w:rsidRPr="00ED5D4E" w:rsidRDefault="00ED5D4E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264B42A" w14:textId="2A9291BB" w:rsidR="00ED5D4E" w:rsidRPr="00ED5D4E" w:rsidRDefault="00B607A0" w:rsidP="00B438B6">
            <w:pPr>
              <w:snapToGrid w:val="0"/>
              <w:spacing w:after="0" w:line="240" w:lineRule="auto"/>
              <w:rPr>
                <w:lang w:val="fr-FR"/>
              </w:rPr>
            </w:pPr>
            <w:hyperlink r:id="rId165" w:history="1">
              <w:r w:rsidR="00157AEF">
                <w:rPr>
                  <w:rStyle w:val="Hyperlink"/>
                  <w:rFonts w:cs="Arial"/>
                  <w:lang w:val="fr-FR"/>
                </w:rPr>
                <w:t>S1-250066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C607A69" w14:textId="77777777" w:rsidR="00ED5D4E" w:rsidRPr="00ED5D4E" w:rsidRDefault="00ED5D4E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ED5D4E">
              <w:rPr>
                <w:lang w:val="fr-FR"/>
              </w:rPr>
              <w:t>TCL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C44EF1A" w14:textId="77777777" w:rsidR="00ED5D4E" w:rsidRPr="00ED5D4E" w:rsidRDefault="00ED5D4E" w:rsidP="00B438B6">
            <w:pPr>
              <w:snapToGrid w:val="0"/>
              <w:spacing w:after="0" w:line="240" w:lineRule="auto"/>
              <w:rPr>
                <w:lang w:val="fr-FR"/>
              </w:rPr>
            </w:pPr>
            <w:r w:rsidRPr="00ED5D4E">
              <w:rPr>
                <w:lang w:val="fr-FR"/>
              </w:rPr>
              <w:t xml:space="preserve">Pseudo-CR on </w:t>
            </w:r>
            <w:proofErr w:type="spellStart"/>
            <w:r w:rsidRPr="00ED5D4E">
              <w:rPr>
                <w:lang w:val="fr-FR"/>
              </w:rPr>
              <w:t>duplicated</w:t>
            </w:r>
            <w:proofErr w:type="spellEnd"/>
            <w:r w:rsidRPr="00ED5D4E">
              <w:rPr>
                <w:lang w:val="fr-FR"/>
              </w:rPr>
              <w:t xml:space="preserve"> data collection for multiple </w:t>
            </w:r>
            <w:proofErr w:type="spellStart"/>
            <w:r w:rsidRPr="00ED5D4E">
              <w:rPr>
                <w:lang w:val="fr-FR"/>
              </w:rPr>
              <w:t>consumers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B9593EE" w14:textId="77777777" w:rsidR="00ED5D4E" w:rsidRPr="00ED5D4E" w:rsidRDefault="00ED5D4E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ED5D4E">
              <w:rPr>
                <w:rFonts w:eastAsia="Times New Roman" w:cs="Arial"/>
                <w:szCs w:val="18"/>
                <w:lang w:val="de-DE"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590959" w14:textId="77777777" w:rsidR="00ED5D4E" w:rsidRPr="00ED5D4E" w:rsidRDefault="00ED5D4E" w:rsidP="00B438B6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ED5D4E">
              <w:rPr>
                <w:rFonts w:eastAsia="Arial Unicode MS" w:cs="Arial"/>
                <w:szCs w:val="18"/>
                <w:lang w:val="de-DE" w:eastAsia="ar-SA"/>
              </w:rPr>
              <w:t>Data management</w:t>
            </w:r>
          </w:p>
        </w:tc>
      </w:tr>
      <w:tr w:rsidR="008457C3" w:rsidRPr="00745D37" w14:paraId="3D3C24DA" w14:textId="77777777" w:rsidTr="00B438B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7DDAB4" w14:textId="77777777" w:rsidR="008457C3" w:rsidRPr="00E93093" w:rsidRDefault="008457C3" w:rsidP="00B438B6">
            <w:pPr>
              <w:pStyle w:val="Heading1"/>
              <w:rPr>
                <w:lang w:val="en-US"/>
              </w:rPr>
            </w:pPr>
            <w:bookmarkStart w:id="9" w:name="_Hlk150412794"/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8457C3" w:rsidRPr="00B209E2" w14:paraId="2CE5B4F2" w14:textId="77777777" w:rsidTr="00B438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E839B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BA4EF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0D36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A6CA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14284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7F19" w14:textId="77777777" w:rsidR="008457C3" w:rsidRPr="00B209E2" w:rsidRDefault="008457C3" w:rsidP="00B438B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57C3" w:rsidRPr="00B209E2" w14:paraId="6017B006" w14:textId="77777777" w:rsidTr="00B438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6E6D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7FC26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329D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B80F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4D737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1228F" w14:textId="77777777" w:rsidR="008457C3" w:rsidRPr="00B209E2" w:rsidRDefault="008457C3" w:rsidP="00B438B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57C3" w:rsidRPr="00B209E2" w14:paraId="69B68A41" w14:textId="77777777" w:rsidTr="00B438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8BB7D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D4DB4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BB12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82B9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EBD50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7231" w14:textId="77777777" w:rsidR="008457C3" w:rsidRPr="00B209E2" w:rsidRDefault="008457C3" w:rsidP="00B438B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57C3" w:rsidRPr="00B209E2" w14:paraId="6FBDD7B2" w14:textId="77777777" w:rsidTr="00B438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2D242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DE02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B6C4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2DFC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D98A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576D" w14:textId="77777777" w:rsidR="008457C3" w:rsidRPr="00B209E2" w:rsidRDefault="008457C3" w:rsidP="00B438B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57C3" w:rsidRPr="00B209E2" w14:paraId="6C372AE3" w14:textId="77777777" w:rsidTr="00B438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8C578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6589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038D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F657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3156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7FE4" w14:textId="77777777" w:rsidR="008457C3" w:rsidRPr="00B209E2" w:rsidRDefault="008457C3" w:rsidP="00B438B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57C3" w:rsidRPr="00B209E2" w14:paraId="5C3C8208" w14:textId="77777777" w:rsidTr="00B438B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5373C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4BA81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3F287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1511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CF7F" w14:textId="77777777" w:rsidR="008457C3" w:rsidRPr="00B209E2" w:rsidRDefault="008457C3" w:rsidP="00B438B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F5F5" w14:textId="77777777" w:rsidR="008457C3" w:rsidRPr="00B209E2" w:rsidRDefault="008457C3" w:rsidP="00B438B6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8457C3" w:rsidRPr="00745D37" w14:paraId="1D2E408A" w14:textId="77777777" w:rsidTr="00B438B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855586E" w14:textId="77777777" w:rsidR="008457C3" w:rsidRPr="00745D37" w:rsidRDefault="008457C3" w:rsidP="00B438B6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8457C3" w:rsidRPr="00AA7BD2" w14:paraId="52B755ED" w14:textId="77777777" w:rsidTr="00B438B6">
        <w:trPr>
          <w:trHeight w:val="141"/>
        </w:trPr>
        <w:tc>
          <w:tcPr>
            <w:tcW w:w="1442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26EBA0A" w14:textId="77777777" w:rsidR="008457C3" w:rsidRDefault="008457C3" w:rsidP="00B438B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3CE3C52F" w14:textId="77777777" w:rsidR="008457C3" w:rsidRPr="00894FB0" w:rsidRDefault="008457C3" w:rsidP="00B438B6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91074B8" w14:textId="37159A63" w:rsidR="008457C3" w:rsidRDefault="008457C3" w:rsidP="00845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213D6">
              <w:rPr>
                <w:rFonts w:eastAsia="Arial Unicode MS" w:cs="Arial"/>
                <w:i/>
                <w:szCs w:val="18"/>
                <w:lang w:eastAsia="ko-KR"/>
              </w:rPr>
              <w:t>5</w:t>
            </w:r>
            <w:r w:rsidR="00B607A0">
              <w:rPr>
                <w:rFonts w:eastAsia="Arial Unicode MS" w:cs="Arial"/>
                <w:i/>
                <w:szCs w:val="18"/>
                <w:lang w:eastAsia="ko-KR"/>
              </w:rPr>
              <w:t xml:space="preserve"> documents </w:t>
            </w:r>
            <w:r w:rsidR="00A9250A">
              <w:rPr>
                <w:rFonts w:eastAsia="Arial Unicode MS" w:cs="Arial"/>
                <w:i/>
                <w:szCs w:val="18"/>
                <w:lang w:eastAsia="ko-KR"/>
              </w:rPr>
              <w:t>pre-</w:t>
            </w:r>
            <w:r w:rsidR="00B607A0">
              <w:rPr>
                <w:rFonts w:eastAsia="Arial Unicode MS" w:cs="Arial"/>
                <w:i/>
                <w:szCs w:val="18"/>
                <w:lang w:eastAsia="ko-KR"/>
              </w:rPr>
              <w:t>agreed.</w:t>
            </w:r>
          </w:p>
          <w:p w14:paraId="575A65BF" w14:textId="01F5835D" w:rsidR="008457C3" w:rsidRDefault="00B607A0" w:rsidP="00845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</w:rPr>
              <w:t>1</w:t>
            </w:r>
            <w:r w:rsidR="00A9250A">
              <w:rPr>
                <w:rFonts w:eastAsia="Arial Unicode MS" w:cs="Arial"/>
                <w:i/>
                <w:szCs w:val="18"/>
              </w:rPr>
              <w:t>6</w:t>
            </w:r>
            <w:r>
              <w:rPr>
                <w:rFonts w:eastAsia="Arial Unicode MS" w:cs="Arial"/>
                <w:i/>
                <w:szCs w:val="18"/>
              </w:rPr>
              <w:t xml:space="preserve"> documents merged into </w:t>
            </w:r>
            <w:proofErr w:type="gramStart"/>
            <w:r>
              <w:rPr>
                <w:rFonts w:eastAsia="Arial Unicode MS" w:cs="Arial"/>
                <w:i/>
                <w:szCs w:val="18"/>
              </w:rPr>
              <w:t>other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document.</w:t>
            </w:r>
          </w:p>
          <w:p w14:paraId="3B658130" w14:textId="2969072C" w:rsidR="00B607A0" w:rsidRDefault="002213D6" w:rsidP="00845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9</w:t>
            </w:r>
            <w:r w:rsidR="00B607A0">
              <w:rPr>
                <w:rFonts w:eastAsia="Arial Unicode MS" w:cs="Arial"/>
                <w:i/>
                <w:szCs w:val="18"/>
              </w:rPr>
              <w:t xml:space="preserve"> documents noted.</w:t>
            </w:r>
          </w:p>
          <w:p w14:paraId="21985583" w14:textId="68998123" w:rsidR="00B607A0" w:rsidRDefault="00B607A0" w:rsidP="00845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</w:rPr>
              <w:t>2</w:t>
            </w:r>
            <w:r w:rsidR="002213D6">
              <w:rPr>
                <w:rFonts w:eastAsia="Arial Unicode MS" w:cs="Arial"/>
                <w:i/>
                <w:szCs w:val="18"/>
              </w:rPr>
              <w:t>3</w:t>
            </w:r>
            <w:bookmarkStart w:id="10" w:name="_GoBack"/>
            <w:bookmarkEnd w:id="10"/>
            <w:r>
              <w:rPr>
                <w:rFonts w:eastAsia="Arial Unicode MS" w:cs="Arial"/>
                <w:i/>
                <w:szCs w:val="18"/>
              </w:rPr>
              <w:t xml:space="preserve"> documents still open.</w:t>
            </w:r>
          </w:p>
          <w:p w14:paraId="09CC7E93" w14:textId="6F0EA22F" w:rsidR="00B607A0" w:rsidRDefault="00B607A0" w:rsidP="008457C3">
            <w:pPr>
              <w:numPr>
                <w:ilvl w:val="0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</w:rPr>
              <w:t>2</w:t>
            </w:r>
            <w:r>
              <w:rPr>
                <w:rFonts w:eastAsia="Arial Unicode MS" w:cs="Arial"/>
                <w:i/>
                <w:szCs w:val="18"/>
              </w:rPr>
              <w:t>9 documents not handled.</w:t>
            </w:r>
          </w:p>
          <w:p w14:paraId="70175CB2" w14:textId="77777777" w:rsidR="00B607A0" w:rsidRDefault="00B607A0" w:rsidP="00B607A0">
            <w:pPr>
              <w:numPr>
                <w:ilvl w:val="1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In the “Resilience” section: </w:t>
            </w:r>
          </w:p>
          <w:p w14:paraId="1F70E67A" w14:textId="40BB64D0" w:rsidR="00B607A0" w:rsidRDefault="00B607A0" w:rsidP="00B607A0">
            <w:pPr>
              <w:numPr>
                <w:ilvl w:val="2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</w:rPr>
              <w:t>D</w:t>
            </w:r>
            <w:r>
              <w:rPr>
                <w:rFonts w:eastAsia="Arial Unicode MS" w:cs="Arial"/>
                <w:i/>
                <w:szCs w:val="18"/>
              </w:rPr>
              <w:t>ue to LATE contribution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: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2 (290, 143)</w:t>
            </w:r>
          </w:p>
          <w:p w14:paraId="0D757672" w14:textId="6DD1400D" w:rsidR="00B607A0" w:rsidRDefault="00B607A0" w:rsidP="00B607A0">
            <w:pPr>
              <w:numPr>
                <w:ilvl w:val="2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D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ue to no appearance of the proponent: 1 (142)</w:t>
            </w:r>
          </w:p>
          <w:p w14:paraId="4A22158C" w14:textId="26C1B799" w:rsidR="00B607A0" w:rsidRDefault="00B607A0" w:rsidP="00B607A0">
            <w:pPr>
              <w:numPr>
                <w:ilvl w:val="1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I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n the “6G enhancement of legacy/existing services</w:t>
            </w:r>
            <w:r w:rsidR="00A9250A">
              <w:rPr>
                <w:rFonts w:eastAsia="Arial Unicode MS" w:cs="Arial"/>
                <w:i/>
                <w:szCs w:val="18"/>
                <w:lang w:eastAsia="ja-JP"/>
              </w:rPr>
              <w:t>” section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:</w:t>
            </w:r>
          </w:p>
          <w:p w14:paraId="0F9316C1" w14:textId="52B7E00F" w:rsidR="00B607A0" w:rsidRDefault="00B607A0" w:rsidP="00B607A0">
            <w:pPr>
              <w:numPr>
                <w:ilvl w:val="2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D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ue to no appearance of the proponent: 1 (293)</w:t>
            </w:r>
          </w:p>
          <w:p w14:paraId="731B7E88" w14:textId="69304416" w:rsidR="00B607A0" w:rsidRDefault="00B607A0" w:rsidP="00B607A0">
            <w:pPr>
              <w:numPr>
                <w:ilvl w:val="1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In the “Device Support”</w:t>
            </w:r>
            <w:r w:rsidR="00A9250A">
              <w:rPr>
                <w:rFonts w:eastAsia="Arial Unicode MS" w:cs="Arial"/>
                <w:i/>
                <w:szCs w:val="18"/>
              </w:rPr>
              <w:t xml:space="preserve"> section</w:t>
            </w:r>
            <w:r>
              <w:rPr>
                <w:rFonts w:eastAsia="Arial Unicode MS" w:cs="Arial"/>
                <w:i/>
                <w:szCs w:val="18"/>
              </w:rPr>
              <w:t>:</w:t>
            </w:r>
          </w:p>
          <w:p w14:paraId="7DE0AAAD" w14:textId="4E55E319" w:rsidR="00B607A0" w:rsidRDefault="00B607A0" w:rsidP="00B607A0">
            <w:pPr>
              <w:numPr>
                <w:ilvl w:val="2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D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ue to no appearance of the proponent: 1 (141)</w:t>
            </w:r>
          </w:p>
          <w:p w14:paraId="4FF625F3" w14:textId="13B8595A" w:rsidR="00A9250A" w:rsidRDefault="00A9250A" w:rsidP="00A9250A">
            <w:pPr>
              <w:numPr>
                <w:ilvl w:val="1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I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n the “</w:t>
            </w:r>
            <w:r w:rsidRPr="00A9250A">
              <w:rPr>
                <w:rFonts w:eastAsia="Arial Unicode MS" w:cs="Arial"/>
                <w:i/>
                <w:szCs w:val="18"/>
                <w:lang w:eastAsia="ja-JP"/>
              </w:rPr>
              <w:t>Sustainability and Energy Efficiency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” section:</w:t>
            </w:r>
          </w:p>
          <w:p w14:paraId="07702F62" w14:textId="263E6505" w:rsidR="00A9250A" w:rsidRDefault="00A9250A" w:rsidP="00A9250A">
            <w:pPr>
              <w:numPr>
                <w:ilvl w:val="2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D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ue to the decision of Chair: 7 (all documents in this section)</w:t>
            </w:r>
          </w:p>
          <w:p w14:paraId="7A3FCA57" w14:textId="6BE90922" w:rsidR="00A9250A" w:rsidRDefault="00A9250A" w:rsidP="00A9250A">
            <w:pPr>
              <w:numPr>
                <w:ilvl w:val="1"/>
                <w:numId w:val="18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I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n the “</w:t>
            </w:r>
            <w:r w:rsidRPr="00A9250A">
              <w:rPr>
                <w:rFonts w:eastAsia="Arial Unicode MS" w:cs="Arial"/>
                <w:i/>
                <w:szCs w:val="18"/>
                <w:lang w:eastAsia="ja-JP"/>
              </w:rPr>
              <w:t>Network Aspects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” section:</w:t>
            </w:r>
          </w:p>
          <w:p w14:paraId="6AFC09E7" w14:textId="1819596E" w:rsidR="00A9250A" w:rsidRPr="00A9250A" w:rsidRDefault="00A9250A" w:rsidP="00B74F07">
            <w:pPr>
              <w:pStyle w:val="ListParagraph"/>
              <w:numPr>
                <w:ilvl w:val="2"/>
                <w:numId w:val="18"/>
              </w:numPr>
              <w:rPr>
                <w:rFonts w:eastAsia="Arial Unicode MS" w:cs="Arial"/>
                <w:i/>
                <w:szCs w:val="18"/>
              </w:rPr>
            </w:pPr>
            <w:r w:rsidRPr="00A9250A">
              <w:rPr>
                <w:rFonts w:eastAsia="Arial Unicode MS" w:cs="Arial"/>
                <w:i/>
                <w:sz w:val="18"/>
                <w:szCs w:val="18"/>
                <w:lang w:eastAsia="en-US"/>
              </w:rPr>
              <w:t xml:space="preserve">Due to the decision of Chair: </w:t>
            </w:r>
            <w:r>
              <w:rPr>
                <w:rFonts w:eastAsia="Arial Unicode MS" w:cs="Arial"/>
                <w:i/>
                <w:sz w:val="18"/>
                <w:szCs w:val="18"/>
                <w:lang w:eastAsia="en-US"/>
              </w:rPr>
              <w:t>1</w:t>
            </w:r>
            <w:r w:rsidRPr="00A9250A">
              <w:rPr>
                <w:rFonts w:eastAsia="Arial Unicode MS" w:cs="Arial"/>
                <w:i/>
                <w:sz w:val="18"/>
                <w:szCs w:val="18"/>
                <w:lang w:eastAsia="en-US"/>
              </w:rPr>
              <w:t>7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 xml:space="preserve"> (all documents in this section)</w:t>
            </w:r>
          </w:p>
          <w:p w14:paraId="41FE455A" w14:textId="77777777" w:rsidR="008457C3" w:rsidRPr="00AA7BD2" w:rsidRDefault="008457C3" w:rsidP="00B438B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bookmarkEnd w:id="9"/>
      <w:tr w:rsidR="008457C3" w:rsidRPr="00B04844" w14:paraId="60D8C822" w14:textId="77777777" w:rsidTr="00B438B6">
        <w:trPr>
          <w:trHeight w:val="141"/>
        </w:trPr>
        <w:tc>
          <w:tcPr>
            <w:tcW w:w="14426" w:type="dxa"/>
            <w:gridSpan w:val="7"/>
            <w:shd w:val="clear" w:color="auto" w:fill="F2F2F2"/>
          </w:tcPr>
          <w:p w14:paraId="5E6842D5" w14:textId="77777777" w:rsidR="008457C3" w:rsidRPr="00F45489" w:rsidRDefault="008457C3" w:rsidP="00B438B6">
            <w:pPr>
              <w:pStyle w:val="Heading1"/>
            </w:pPr>
            <w:r w:rsidRPr="00F45489"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8E0B4" w14:textId="77777777" w:rsidR="00E51FF7" w:rsidRDefault="00E51FF7" w:rsidP="002E015E">
      <w:pPr>
        <w:spacing w:after="0" w:line="240" w:lineRule="auto"/>
      </w:pPr>
      <w:r>
        <w:separator/>
      </w:r>
    </w:p>
  </w:endnote>
  <w:endnote w:type="continuationSeparator" w:id="0">
    <w:p w14:paraId="2D754D3F" w14:textId="77777777" w:rsidR="00E51FF7" w:rsidRDefault="00E51FF7" w:rsidP="002E015E">
      <w:pPr>
        <w:spacing w:after="0" w:line="240" w:lineRule="auto"/>
      </w:pPr>
      <w:r>
        <w:continuationSeparator/>
      </w:r>
    </w:p>
  </w:endnote>
  <w:endnote w:type="continuationNotice" w:id="1">
    <w:p w14:paraId="7C084C94" w14:textId="77777777" w:rsidR="00E51FF7" w:rsidRDefault="00E51F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4DDF0" w14:textId="77777777" w:rsidR="00E51FF7" w:rsidRDefault="00E51FF7" w:rsidP="002E015E">
      <w:pPr>
        <w:spacing w:after="0" w:line="240" w:lineRule="auto"/>
      </w:pPr>
      <w:r>
        <w:separator/>
      </w:r>
    </w:p>
  </w:footnote>
  <w:footnote w:type="continuationSeparator" w:id="0">
    <w:p w14:paraId="77C4EDA4" w14:textId="77777777" w:rsidR="00E51FF7" w:rsidRDefault="00E51FF7" w:rsidP="002E015E">
      <w:pPr>
        <w:spacing w:after="0" w:line="240" w:lineRule="auto"/>
      </w:pPr>
      <w:r>
        <w:continuationSeparator/>
      </w:r>
    </w:p>
  </w:footnote>
  <w:footnote w:type="continuationNotice" w:id="1">
    <w:p w14:paraId="4B4E6593" w14:textId="77777777" w:rsidR="00E51FF7" w:rsidRDefault="00E51F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8D1AC254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</w:num>
  <w:num w:numId="10">
    <w:abstractNumId w:val="13"/>
  </w:num>
  <w:num w:numId="11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7"/>
  </w:num>
  <w:num w:numId="15">
    <w:abstractNumId w:val="16"/>
  </w:num>
  <w:num w:numId="1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9E9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1D6C"/>
    <w:rsid w:val="000420C7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2064"/>
    <w:rsid w:val="000527C7"/>
    <w:rsid w:val="00053527"/>
    <w:rsid w:val="00053D74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4E9"/>
    <w:rsid w:val="000606FD"/>
    <w:rsid w:val="0006090D"/>
    <w:rsid w:val="00060A47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15F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4BF5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135B"/>
    <w:rsid w:val="000A1683"/>
    <w:rsid w:val="000A19DB"/>
    <w:rsid w:val="000A2796"/>
    <w:rsid w:val="000A2A34"/>
    <w:rsid w:val="000A2BEC"/>
    <w:rsid w:val="000A2EB4"/>
    <w:rsid w:val="000A2FCF"/>
    <w:rsid w:val="000A3304"/>
    <w:rsid w:val="000A405C"/>
    <w:rsid w:val="000A4138"/>
    <w:rsid w:val="000A51F5"/>
    <w:rsid w:val="000A5CAD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D09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6BF"/>
    <w:rsid w:val="000C6AF0"/>
    <w:rsid w:val="000C7FB5"/>
    <w:rsid w:val="000D031C"/>
    <w:rsid w:val="000D0837"/>
    <w:rsid w:val="000D0AB8"/>
    <w:rsid w:val="000D141C"/>
    <w:rsid w:val="000D1653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4AF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779"/>
    <w:rsid w:val="00157AEF"/>
    <w:rsid w:val="001600A2"/>
    <w:rsid w:val="00160AC8"/>
    <w:rsid w:val="00160F0E"/>
    <w:rsid w:val="00162C1C"/>
    <w:rsid w:val="00162E90"/>
    <w:rsid w:val="00163A2A"/>
    <w:rsid w:val="00163AB2"/>
    <w:rsid w:val="00163E43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CFD"/>
    <w:rsid w:val="00167FD0"/>
    <w:rsid w:val="001706D2"/>
    <w:rsid w:val="00171C7C"/>
    <w:rsid w:val="00171EB9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5F91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5CBF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805"/>
    <w:rsid w:val="001930B0"/>
    <w:rsid w:val="0019321C"/>
    <w:rsid w:val="00193326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026"/>
    <w:rsid w:val="001B67E5"/>
    <w:rsid w:val="001B6D92"/>
    <w:rsid w:val="001B789C"/>
    <w:rsid w:val="001B7FE3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845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2952"/>
    <w:rsid w:val="001D3502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448"/>
    <w:rsid w:val="001E2685"/>
    <w:rsid w:val="001E2904"/>
    <w:rsid w:val="001E2D27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63C"/>
    <w:rsid w:val="002029C7"/>
    <w:rsid w:val="002031E7"/>
    <w:rsid w:val="0020328A"/>
    <w:rsid w:val="00203972"/>
    <w:rsid w:val="002042D0"/>
    <w:rsid w:val="00204347"/>
    <w:rsid w:val="0020434E"/>
    <w:rsid w:val="00204A2B"/>
    <w:rsid w:val="00204D9A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17FF3"/>
    <w:rsid w:val="00220C8D"/>
    <w:rsid w:val="00220D34"/>
    <w:rsid w:val="00220E17"/>
    <w:rsid w:val="002213D6"/>
    <w:rsid w:val="0022171D"/>
    <w:rsid w:val="002218CB"/>
    <w:rsid w:val="00221A12"/>
    <w:rsid w:val="00221CBC"/>
    <w:rsid w:val="002226FC"/>
    <w:rsid w:val="002230A2"/>
    <w:rsid w:val="00223B7D"/>
    <w:rsid w:val="00224A6A"/>
    <w:rsid w:val="00224C87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541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3ED0"/>
    <w:rsid w:val="0028486D"/>
    <w:rsid w:val="00285C19"/>
    <w:rsid w:val="002867C3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6DF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091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213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4E9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3B0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66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33F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6F26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00B1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1467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68F"/>
    <w:rsid w:val="00394C4C"/>
    <w:rsid w:val="0039555E"/>
    <w:rsid w:val="00396218"/>
    <w:rsid w:val="003962DA"/>
    <w:rsid w:val="003966A0"/>
    <w:rsid w:val="0039685B"/>
    <w:rsid w:val="00396A48"/>
    <w:rsid w:val="00397036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1D12"/>
    <w:rsid w:val="003A2B8A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5CDE"/>
    <w:rsid w:val="003C6835"/>
    <w:rsid w:val="003C73D1"/>
    <w:rsid w:val="003C74B9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82F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B02"/>
    <w:rsid w:val="00407F39"/>
    <w:rsid w:val="00407F47"/>
    <w:rsid w:val="00407FFC"/>
    <w:rsid w:val="004105F9"/>
    <w:rsid w:val="004107BC"/>
    <w:rsid w:val="004108C6"/>
    <w:rsid w:val="00410C40"/>
    <w:rsid w:val="00410F20"/>
    <w:rsid w:val="00411004"/>
    <w:rsid w:val="00411066"/>
    <w:rsid w:val="00411430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17DBD"/>
    <w:rsid w:val="00420C51"/>
    <w:rsid w:val="00420E58"/>
    <w:rsid w:val="00420E68"/>
    <w:rsid w:val="00421719"/>
    <w:rsid w:val="0042180B"/>
    <w:rsid w:val="0042186D"/>
    <w:rsid w:val="00421974"/>
    <w:rsid w:val="00421A25"/>
    <w:rsid w:val="00421AC9"/>
    <w:rsid w:val="00421D7C"/>
    <w:rsid w:val="00421EEA"/>
    <w:rsid w:val="0042292C"/>
    <w:rsid w:val="00422ECB"/>
    <w:rsid w:val="00424916"/>
    <w:rsid w:val="00425C20"/>
    <w:rsid w:val="00425D84"/>
    <w:rsid w:val="00426237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AE2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3554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082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57802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BC6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43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9C1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623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106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9E9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24C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69D"/>
    <w:rsid w:val="00537A3A"/>
    <w:rsid w:val="005401ED"/>
    <w:rsid w:val="005402FE"/>
    <w:rsid w:val="00540A3E"/>
    <w:rsid w:val="00540A58"/>
    <w:rsid w:val="00540A85"/>
    <w:rsid w:val="00541045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97"/>
    <w:rsid w:val="00552EE9"/>
    <w:rsid w:val="0055371D"/>
    <w:rsid w:val="00553975"/>
    <w:rsid w:val="00553DC8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0AD0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165A"/>
    <w:rsid w:val="0057213A"/>
    <w:rsid w:val="00572158"/>
    <w:rsid w:val="005722FD"/>
    <w:rsid w:val="00572386"/>
    <w:rsid w:val="005724F1"/>
    <w:rsid w:val="00574594"/>
    <w:rsid w:val="00574633"/>
    <w:rsid w:val="00574916"/>
    <w:rsid w:val="00574AED"/>
    <w:rsid w:val="00574B1D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CBF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B3C"/>
    <w:rsid w:val="00592E8C"/>
    <w:rsid w:val="0059364F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BD5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407"/>
    <w:rsid w:val="005C7CFA"/>
    <w:rsid w:val="005D00E0"/>
    <w:rsid w:val="005D041D"/>
    <w:rsid w:val="005D0EB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7A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723"/>
    <w:rsid w:val="00605B32"/>
    <w:rsid w:val="00605BEC"/>
    <w:rsid w:val="00606172"/>
    <w:rsid w:val="00606336"/>
    <w:rsid w:val="00606B29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195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99B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667"/>
    <w:rsid w:val="0066522E"/>
    <w:rsid w:val="00665817"/>
    <w:rsid w:val="00665A83"/>
    <w:rsid w:val="00665A85"/>
    <w:rsid w:val="00665D6F"/>
    <w:rsid w:val="00665DAC"/>
    <w:rsid w:val="00666121"/>
    <w:rsid w:val="0066636A"/>
    <w:rsid w:val="00666625"/>
    <w:rsid w:val="00666A1E"/>
    <w:rsid w:val="00666D4C"/>
    <w:rsid w:val="00666D7B"/>
    <w:rsid w:val="00666DE0"/>
    <w:rsid w:val="00666E65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2C36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40E"/>
    <w:rsid w:val="006B7EDF"/>
    <w:rsid w:val="006C065B"/>
    <w:rsid w:val="006C0881"/>
    <w:rsid w:val="006C08B0"/>
    <w:rsid w:val="006C0A5C"/>
    <w:rsid w:val="006C1579"/>
    <w:rsid w:val="006C1A3F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28DD"/>
    <w:rsid w:val="006D32E9"/>
    <w:rsid w:val="006D434B"/>
    <w:rsid w:val="006D450F"/>
    <w:rsid w:val="006D4E73"/>
    <w:rsid w:val="006D5D68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7DD"/>
    <w:rsid w:val="006E2A46"/>
    <w:rsid w:val="006E2C12"/>
    <w:rsid w:val="006E38B7"/>
    <w:rsid w:val="006E3CDE"/>
    <w:rsid w:val="006E440B"/>
    <w:rsid w:val="006E461C"/>
    <w:rsid w:val="006E4C2B"/>
    <w:rsid w:val="006E501A"/>
    <w:rsid w:val="006E53F8"/>
    <w:rsid w:val="006E57CC"/>
    <w:rsid w:val="006E5E19"/>
    <w:rsid w:val="006E67E2"/>
    <w:rsid w:val="006E6CB9"/>
    <w:rsid w:val="006E7015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0FC"/>
    <w:rsid w:val="007076A0"/>
    <w:rsid w:val="00707712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BBC"/>
    <w:rsid w:val="00741F3A"/>
    <w:rsid w:val="00742989"/>
    <w:rsid w:val="00742A7C"/>
    <w:rsid w:val="00742DDD"/>
    <w:rsid w:val="007439FF"/>
    <w:rsid w:val="00744151"/>
    <w:rsid w:val="007444A7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2B4"/>
    <w:rsid w:val="00750A61"/>
    <w:rsid w:val="00750D43"/>
    <w:rsid w:val="00750E38"/>
    <w:rsid w:val="007510C9"/>
    <w:rsid w:val="007511FC"/>
    <w:rsid w:val="00751AB5"/>
    <w:rsid w:val="00751B34"/>
    <w:rsid w:val="00751CA8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5A1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08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5AF"/>
    <w:rsid w:val="0078212F"/>
    <w:rsid w:val="0078215B"/>
    <w:rsid w:val="00782837"/>
    <w:rsid w:val="007832C4"/>
    <w:rsid w:val="00783320"/>
    <w:rsid w:val="0078350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A11"/>
    <w:rsid w:val="00791F67"/>
    <w:rsid w:val="00792996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576C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EEF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65F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5D67"/>
    <w:rsid w:val="008366E1"/>
    <w:rsid w:val="00836ABB"/>
    <w:rsid w:val="00836D4A"/>
    <w:rsid w:val="0083723A"/>
    <w:rsid w:val="00837B2C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7C3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5F84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69"/>
    <w:rsid w:val="00871C3A"/>
    <w:rsid w:val="00872597"/>
    <w:rsid w:val="00872A73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271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EF7"/>
    <w:rsid w:val="008870FD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6C9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FC3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61E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2C33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43"/>
    <w:rsid w:val="008E45E1"/>
    <w:rsid w:val="008E50F2"/>
    <w:rsid w:val="008E5B8E"/>
    <w:rsid w:val="008E5D1C"/>
    <w:rsid w:val="008E63F1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095"/>
    <w:rsid w:val="008F048F"/>
    <w:rsid w:val="008F0F7D"/>
    <w:rsid w:val="008F1214"/>
    <w:rsid w:val="008F17D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0A7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6DC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07C5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0E19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8B8"/>
    <w:rsid w:val="00941CAD"/>
    <w:rsid w:val="00941D0B"/>
    <w:rsid w:val="00942915"/>
    <w:rsid w:val="00942ADD"/>
    <w:rsid w:val="00942DDD"/>
    <w:rsid w:val="00943475"/>
    <w:rsid w:val="00943A00"/>
    <w:rsid w:val="00943B36"/>
    <w:rsid w:val="0094402D"/>
    <w:rsid w:val="00944A8F"/>
    <w:rsid w:val="00944F00"/>
    <w:rsid w:val="009450FA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80D"/>
    <w:rsid w:val="00954CFA"/>
    <w:rsid w:val="00954D89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4E"/>
    <w:rsid w:val="009632D4"/>
    <w:rsid w:val="009637FB"/>
    <w:rsid w:val="009639F3"/>
    <w:rsid w:val="00963D25"/>
    <w:rsid w:val="00964326"/>
    <w:rsid w:val="0096524E"/>
    <w:rsid w:val="009654BB"/>
    <w:rsid w:val="00965E34"/>
    <w:rsid w:val="00966536"/>
    <w:rsid w:val="0096684D"/>
    <w:rsid w:val="00966DAE"/>
    <w:rsid w:val="00967543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A2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A0A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CB"/>
    <w:rsid w:val="0099017C"/>
    <w:rsid w:val="00990A49"/>
    <w:rsid w:val="009912D5"/>
    <w:rsid w:val="009915BC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642"/>
    <w:rsid w:val="009A36E1"/>
    <w:rsid w:val="009A3902"/>
    <w:rsid w:val="009A3D13"/>
    <w:rsid w:val="009A3ECB"/>
    <w:rsid w:val="009A40F4"/>
    <w:rsid w:val="009A4C21"/>
    <w:rsid w:val="009A53E7"/>
    <w:rsid w:val="009A564A"/>
    <w:rsid w:val="009A57C5"/>
    <w:rsid w:val="009A5814"/>
    <w:rsid w:val="009A5ED4"/>
    <w:rsid w:val="009A62FC"/>
    <w:rsid w:val="009A6B2B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CD7"/>
    <w:rsid w:val="009D3F23"/>
    <w:rsid w:val="009D47D8"/>
    <w:rsid w:val="009D4B72"/>
    <w:rsid w:val="009D4C69"/>
    <w:rsid w:val="009D6723"/>
    <w:rsid w:val="009D6F57"/>
    <w:rsid w:val="009D75DC"/>
    <w:rsid w:val="009D7E49"/>
    <w:rsid w:val="009E090F"/>
    <w:rsid w:val="009E137E"/>
    <w:rsid w:val="009E1A8F"/>
    <w:rsid w:val="009E1E2F"/>
    <w:rsid w:val="009E21DC"/>
    <w:rsid w:val="009E32BC"/>
    <w:rsid w:val="009E35E5"/>
    <w:rsid w:val="009E3C7F"/>
    <w:rsid w:val="009E50E7"/>
    <w:rsid w:val="009E5108"/>
    <w:rsid w:val="009E555A"/>
    <w:rsid w:val="009E599E"/>
    <w:rsid w:val="009E5DB8"/>
    <w:rsid w:val="009E6063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8CD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5894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186"/>
    <w:rsid w:val="00A85612"/>
    <w:rsid w:val="00A8614C"/>
    <w:rsid w:val="00A86227"/>
    <w:rsid w:val="00A862BB"/>
    <w:rsid w:val="00A86AD9"/>
    <w:rsid w:val="00A86B54"/>
    <w:rsid w:val="00A86B98"/>
    <w:rsid w:val="00A86FCF"/>
    <w:rsid w:val="00A87908"/>
    <w:rsid w:val="00A87AAB"/>
    <w:rsid w:val="00A90462"/>
    <w:rsid w:val="00A906A2"/>
    <w:rsid w:val="00A9081B"/>
    <w:rsid w:val="00A90F16"/>
    <w:rsid w:val="00A923C2"/>
    <w:rsid w:val="00A9250A"/>
    <w:rsid w:val="00A92E74"/>
    <w:rsid w:val="00A934B2"/>
    <w:rsid w:val="00A93627"/>
    <w:rsid w:val="00A9378C"/>
    <w:rsid w:val="00A93ECF"/>
    <w:rsid w:val="00A9533A"/>
    <w:rsid w:val="00A954D3"/>
    <w:rsid w:val="00A95731"/>
    <w:rsid w:val="00A95BFD"/>
    <w:rsid w:val="00A965EC"/>
    <w:rsid w:val="00A9702A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2F7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ED8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662"/>
    <w:rsid w:val="00AC0A4B"/>
    <w:rsid w:val="00AC189F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D2D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227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2FD3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891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C38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B82"/>
    <w:rsid w:val="00B20DB6"/>
    <w:rsid w:val="00B20F64"/>
    <w:rsid w:val="00B21785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714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5C28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8B6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350A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07A0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1FCE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FE"/>
    <w:rsid w:val="00BC04B8"/>
    <w:rsid w:val="00BC07EC"/>
    <w:rsid w:val="00BC09F8"/>
    <w:rsid w:val="00BC109D"/>
    <w:rsid w:val="00BC1904"/>
    <w:rsid w:val="00BC1BDE"/>
    <w:rsid w:val="00BC1EB7"/>
    <w:rsid w:val="00BC2319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7E6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A8A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9FA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492"/>
    <w:rsid w:val="00BF580E"/>
    <w:rsid w:val="00BF62CD"/>
    <w:rsid w:val="00BF62DA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2BD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07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4F0"/>
    <w:rsid w:val="00C335CA"/>
    <w:rsid w:val="00C33E8F"/>
    <w:rsid w:val="00C34331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16B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2F"/>
    <w:rsid w:val="00C80A70"/>
    <w:rsid w:val="00C80E1B"/>
    <w:rsid w:val="00C810B1"/>
    <w:rsid w:val="00C8129D"/>
    <w:rsid w:val="00C81A24"/>
    <w:rsid w:val="00C81B42"/>
    <w:rsid w:val="00C820F4"/>
    <w:rsid w:val="00C82276"/>
    <w:rsid w:val="00C827BA"/>
    <w:rsid w:val="00C83959"/>
    <w:rsid w:val="00C83DFE"/>
    <w:rsid w:val="00C850CA"/>
    <w:rsid w:val="00C85290"/>
    <w:rsid w:val="00C859BE"/>
    <w:rsid w:val="00C86A11"/>
    <w:rsid w:val="00C8788D"/>
    <w:rsid w:val="00C9083B"/>
    <w:rsid w:val="00C90ED8"/>
    <w:rsid w:val="00C91ED0"/>
    <w:rsid w:val="00C9201E"/>
    <w:rsid w:val="00C924A8"/>
    <w:rsid w:val="00C92A19"/>
    <w:rsid w:val="00C92EC0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5905"/>
    <w:rsid w:val="00CD5B23"/>
    <w:rsid w:val="00CD60A8"/>
    <w:rsid w:val="00CD610C"/>
    <w:rsid w:val="00CD6F01"/>
    <w:rsid w:val="00CD74B9"/>
    <w:rsid w:val="00CD74F4"/>
    <w:rsid w:val="00CD772B"/>
    <w:rsid w:val="00CD7EEB"/>
    <w:rsid w:val="00CE0018"/>
    <w:rsid w:val="00CE0030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5EF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CEF"/>
    <w:rsid w:val="00CF0F5F"/>
    <w:rsid w:val="00CF0FCD"/>
    <w:rsid w:val="00CF1146"/>
    <w:rsid w:val="00CF19A7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55C4"/>
    <w:rsid w:val="00CF5EF3"/>
    <w:rsid w:val="00CF6531"/>
    <w:rsid w:val="00CF6765"/>
    <w:rsid w:val="00CF6DEE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B82"/>
    <w:rsid w:val="00D03D78"/>
    <w:rsid w:val="00D041D7"/>
    <w:rsid w:val="00D049EF"/>
    <w:rsid w:val="00D053CA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243"/>
    <w:rsid w:val="00D1637C"/>
    <w:rsid w:val="00D16D62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C9E"/>
    <w:rsid w:val="00D35E07"/>
    <w:rsid w:val="00D35E5F"/>
    <w:rsid w:val="00D36BB8"/>
    <w:rsid w:val="00D37195"/>
    <w:rsid w:val="00D37686"/>
    <w:rsid w:val="00D377B5"/>
    <w:rsid w:val="00D379C9"/>
    <w:rsid w:val="00D37D7C"/>
    <w:rsid w:val="00D40053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09"/>
    <w:rsid w:val="00D4582F"/>
    <w:rsid w:val="00D45B0F"/>
    <w:rsid w:val="00D4626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6EF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27C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449"/>
    <w:rsid w:val="00D90913"/>
    <w:rsid w:val="00D9092D"/>
    <w:rsid w:val="00D909A7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543E"/>
    <w:rsid w:val="00D9568C"/>
    <w:rsid w:val="00D958FE"/>
    <w:rsid w:val="00D95A63"/>
    <w:rsid w:val="00D95CA1"/>
    <w:rsid w:val="00D969A2"/>
    <w:rsid w:val="00D96BF3"/>
    <w:rsid w:val="00D974FF"/>
    <w:rsid w:val="00D97A9A"/>
    <w:rsid w:val="00D97CE0"/>
    <w:rsid w:val="00DA1298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77C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6B7F"/>
    <w:rsid w:val="00DB7482"/>
    <w:rsid w:val="00DB7BCF"/>
    <w:rsid w:val="00DB7D8D"/>
    <w:rsid w:val="00DB7EF6"/>
    <w:rsid w:val="00DC0552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334"/>
    <w:rsid w:val="00DC584A"/>
    <w:rsid w:val="00DC591F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130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45E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1FF7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27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27C"/>
    <w:rsid w:val="00E64513"/>
    <w:rsid w:val="00E64536"/>
    <w:rsid w:val="00E64993"/>
    <w:rsid w:val="00E6550D"/>
    <w:rsid w:val="00E65D44"/>
    <w:rsid w:val="00E66359"/>
    <w:rsid w:val="00E66472"/>
    <w:rsid w:val="00E666BB"/>
    <w:rsid w:val="00E66F07"/>
    <w:rsid w:val="00E706CF"/>
    <w:rsid w:val="00E708ED"/>
    <w:rsid w:val="00E7097E"/>
    <w:rsid w:val="00E712B0"/>
    <w:rsid w:val="00E72468"/>
    <w:rsid w:val="00E72582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A8F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31CF"/>
    <w:rsid w:val="00EB3239"/>
    <w:rsid w:val="00EB33AB"/>
    <w:rsid w:val="00EB409C"/>
    <w:rsid w:val="00EB413F"/>
    <w:rsid w:val="00EB4788"/>
    <w:rsid w:val="00EB48BB"/>
    <w:rsid w:val="00EB4985"/>
    <w:rsid w:val="00EB4A23"/>
    <w:rsid w:val="00EB4A61"/>
    <w:rsid w:val="00EB509C"/>
    <w:rsid w:val="00EB52E6"/>
    <w:rsid w:val="00EB5787"/>
    <w:rsid w:val="00EB5AC3"/>
    <w:rsid w:val="00EB5BF5"/>
    <w:rsid w:val="00EB6CE7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5D4E"/>
    <w:rsid w:val="00ED60CF"/>
    <w:rsid w:val="00ED61E4"/>
    <w:rsid w:val="00ED6B25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101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79D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55C"/>
    <w:rsid w:val="00F227DB"/>
    <w:rsid w:val="00F2284A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3F4C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8C8"/>
    <w:rsid w:val="00F6017D"/>
    <w:rsid w:val="00F602E5"/>
    <w:rsid w:val="00F60E2A"/>
    <w:rsid w:val="00F61269"/>
    <w:rsid w:val="00F62063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9D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261"/>
    <w:rsid w:val="00F977CE"/>
    <w:rsid w:val="00F97B29"/>
    <w:rsid w:val="00FA0C5E"/>
    <w:rsid w:val="00FA1131"/>
    <w:rsid w:val="00FA1229"/>
    <w:rsid w:val="00FA2624"/>
    <w:rsid w:val="00FA280C"/>
    <w:rsid w:val="00FA2917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97E"/>
    <w:rsid w:val="00FA7CF0"/>
    <w:rsid w:val="00FB0692"/>
    <w:rsid w:val="00FB0BB7"/>
    <w:rsid w:val="00FB34BA"/>
    <w:rsid w:val="00FB486B"/>
    <w:rsid w:val="00FB4D11"/>
    <w:rsid w:val="00FB50B2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8B4"/>
    <w:rsid w:val="00FC7A8A"/>
    <w:rsid w:val="00FD0092"/>
    <w:rsid w:val="00FD085D"/>
    <w:rsid w:val="00FD16C3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7EF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1CEB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2D04E9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2D04E9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S029244\Documents\3GPP\SA1%23109_Athens\docs\S1-250532.zip" TargetMode="External"/><Relationship Id="rId21" Type="http://schemas.openxmlformats.org/officeDocument/2006/relationships/hyperlink" Target="file:///C:\Users\S029244\Documents\3GPP\SA1%23109_Athens\Docs\S1-250266.zip" TargetMode="External"/><Relationship Id="rId42" Type="http://schemas.openxmlformats.org/officeDocument/2006/relationships/hyperlink" Target="file:///C:\Users\S029244\Documents\3GPP\SA1%23109_Athens\Docs\S1-250065.zip" TargetMode="External"/><Relationship Id="rId63" Type="http://schemas.openxmlformats.org/officeDocument/2006/relationships/hyperlink" Target="file:///C:\Users\S029244\Documents\3GPP\SA1%23109_Athens\docs\S1-250543.zip" TargetMode="External"/><Relationship Id="rId84" Type="http://schemas.openxmlformats.org/officeDocument/2006/relationships/hyperlink" Target="file:///C:\Users\S029244\Documents\3GPP\SA1%23109_Athens\docs\S1-250520.zip" TargetMode="External"/><Relationship Id="rId138" Type="http://schemas.openxmlformats.org/officeDocument/2006/relationships/hyperlink" Target="file:///C:\Users\S029244\Documents\3GPP\SA1%23109_Athens\Docs\S1-250226.zip" TargetMode="External"/><Relationship Id="rId159" Type="http://schemas.openxmlformats.org/officeDocument/2006/relationships/hyperlink" Target="file:///C:\Users\S029244\Documents\3GPP\SA1%23109_Athens\Docs\S1-250057.zip" TargetMode="External"/><Relationship Id="rId107" Type="http://schemas.openxmlformats.org/officeDocument/2006/relationships/hyperlink" Target="file:///C:\Users\S029244\Documents\3GPP\SA1%23109_Athens\docs\S1-250529.zip" TargetMode="External"/><Relationship Id="rId11" Type="http://schemas.openxmlformats.org/officeDocument/2006/relationships/hyperlink" Target="file:///C:\Users\S029244\Documents\3GPP\SA1%23109_Athens\Docs\S1-250028.zip" TargetMode="External"/><Relationship Id="rId32" Type="http://schemas.openxmlformats.org/officeDocument/2006/relationships/hyperlink" Target="file:///C:\Users\S029244\Documents\3GPP\SA1%23109_Athens\Docs\S1-250033.zip" TargetMode="External"/><Relationship Id="rId53" Type="http://schemas.openxmlformats.org/officeDocument/2006/relationships/hyperlink" Target="file:///C:\Users\S029244\Documents\3GPP\SA1%23109_Athens\docs\S1-250541.zip" TargetMode="External"/><Relationship Id="rId74" Type="http://schemas.openxmlformats.org/officeDocument/2006/relationships/hyperlink" Target="file:///C:\Users\S029244\Documents\3GPP\SA1%23109_Athens\Docs\S1-250087.zip" TargetMode="External"/><Relationship Id="rId128" Type="http://schemas.openxmlformats.org/officeDocument/2006/relationships/hyperlink" Target="file:///C:\Users\S029244\Documents\3GPP\SA1%23109_Athens\docs\S1-250368.zip" TargetMode="External"/><Relationship Id="rId149" Type="http://schemas.openxmlformats.org/officeDocument/2006/relationships/hyperlink" Target="file:///C:\Users\S029244\Documents\3GPP\SA1%23109_Athens\Docs\S1-250178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Users\S029244\Documents\3GPP\SA1%23109_Athens\Docs\S1-250293.zip" TargetMode="External"/><Relationship Id="rId160" Type="http://schemas.openxmlformats.org/officeDocument/2006/relationships/hyperlink" Target="file:///C:\Users\S029244\Documents\3GPP\SA1%23109_Athens\Docs\S1-250058.zip" TargetMode="External"/><Relationship Id="rId22" Type="http://schemas.openxmlformats.org/officeDocument/2006/relationships/hyperlink" Target="file:///C:\Users\S029244\Documents\3GPP\SA1%23109_Athens\Docs\S1-250137.zip" TargetMode="External"/><Relationship Id="rId43" Type="http://schemas.openxmlformats.org/officeDocument/2006/relationships/hyperlink" Target="file:///C:\Users\S029244\Documents\3GPP\SA1%23109_Athens\docs\S1-250537.zip" TargetMode="External"/><Relationship Id="rId64" Type="http://schemas.openxmlformats.org/officeDocument/2006/relationships/hyperlink" Target="file:///C:\Users\S029244\Documents\3GPP\SA1%23109_Athens\Docs\S1-250272.zip" TargetMode="External"/><Relationship Id="rId118" Type="http://schemas.openxmlformats.org/officeDocument/2006/relationships/hyperlink" Target="file:///C:\Users\S029244\Documents\3GPP\SA1%23109_Athens\Docs\S1-250225.zip" TargetMode="External"/><Relationship Id="rId139" Type="http://schemas.openxmlformats.org/officeDocument/2006/relationships/hyperlink" Target="file:///C:\Users\S029244\Documents\3GPP\SA1%23109_Athens\Docs\S1-250240.zip" TargetMode="External"/><Relationship Id="rId85" Type="http://schemas.openxmlformats.org/officeDocument/2006/relationships/hyperlink" Target="file:///C:\Users\S029244\Documents\3GPP\SA1%23109_Athens\Docs\S1-250290.zip" TargetMode="External"/><Relationship Id="rId150" Type="http://schemas.openxmlformats.org/officeDocument/2006/relationships/hyperlink" Target="file:///C:\Users\S029244\Documents\3GPP\SA1%23109_Athens\Docs\S1-250087.zip" TargetMode="External"/><Relationship Id="rId12" Type="http://schemas.openxmlformats.org/officeDocument/2006/relationships/hyperlink" Target="file:///C:\Users\S029244\Documents\3GPP\SA1%23109_Athens\docs\S1-250500.zip" TargetMode="External"/><Relationship Id="rId17" Type="http://schemas.openxmlformats.org/officeDocument/2006/relationships/hyperlink" Target="file:///C:\Users\S029244\Documents\3GPP\SA1%23109_Athens\Docs\S1-250271.zip" TargetMode="External"/><Relationship Id="rId33" Type="http://schemas.openxmlformats.org/officeDocument/2006/relationships/hyperlink" Target="file:///C:\Users\S029244\Documents\3GPP\SA1%23109_Athens\docs\S1-250508.zip" TargetMode="External"/><Relationship Id="rId38" Type="http://schemas.openxmlformats.org/officeDocument/2006/relationships/hyperlink" Target="file:///C:\Users\S029244\Documents\3GPP\SA1%23109_Athens\Docs\S1-250329.zip" TargetMode="External"/><Relationship Id="rId59" Type="http://schemas.openxmlformats.org/officeDocument/2006/relationships/hyperlink" Target="file:///C:\Users\S029244\Documents\3GPP\SA1%23109_Athens\Docs\S1-250096.zip" TargetMode="External"/><Relationship Id="rId103" Type="http://schemas.openxmlformats.org/officeDocument/2006/relationships/hyperlink" Target="file:///C:\Users\S029244\Documents\3GPP\SA1%23109_Athens\Docs\S1-250207.zip" TargetMode="External"/><Relationship Id="rId108" Type="http://schemas.openxmlformats.org/officeDocument/2006/relationships/hyperlink" Target="file:///C:\Users\S029244\Documents\3GPP\SA1%23109_Athens\Docs\S1-250020.zip" TargetMode="External"/><Relationship Id="rId124" Type="http://schemas.openxmlformats.org/officeDocument/2006/relationships/hyperlink" Target="file:///C:\Users\S029244\Documents\3GPP\SA1%23109_Athens\Docs\S1-250021.zip" TargetMode="External"/><Relationship Id="rId129" Type="http://schemas.openxmlformats.org/officeDocument/2006/relationships/hyperlink" Target="file:///C:\Users\S029244\Documents\3GPP\SA1%23109_Athens\docs\S1-250525.zip" TargetMode="External"/><Relationship Id="rId54" Type="http://schemas.openxmlformats.org/officeDocument/2006/relationships/hyperlink" Target="file:///C:\Users\S029244\Documents\3GPP\SA1%23109_Athens\Docs\S1-250268.zip" TargetMode="External"/><Relationship Id="rId70" Type="http://schemas.openxmlformats.org/officeDocument/2006/relationships/hyperlink" Target="file:///C:\Users\S029244\Documents\3GPP\SA1%23109_Athens\Docs\S1-250087.zip" TargetMode="External"/><Relationship Id="rId75" Type="http://schemas.openxmlformats.org/officeDocument/2006/relationships/hyperlink" Target="file:///C:\Users\S029244\Documents\3GPP\SA1%23109_Athens\Docs\S1-250255.zip" TargetMode="External"/><Relationship Id="rId91" Type="http://schemas.openxmlformats.org/officeDocument/2006/relationships/hyperlink" Target="file:///C:\Users\S029244\Documents\3GPP\SA1%23109_Athens\Docs\S1-250147.zip" TargetMode="External"/><Relationship Id="rId96" Type="http://schemas.openxmlformats.org/officeDocument/2006/relationships/hyperlink" Target="file:///C:\Users\S029244\Documents\3GPP\SA1%23109_Athens\Docs\S1-250186.zip" TargetMode="External"/><Relationship Id="rId140" Type="http://schemas.openxmlformats.org/officeDocument/2006/relationships/hyperlink" Target="file:///C:\Users\S029244\Documents\3GPP\SA1%23109_Athens\Docs\S1-250249.zip" TargetMode="External"/><Relationship Id="rId145" Type="http://schemas.openxmlformats.org/officeDocument/2006/relationships/hyperlink" Target="file:///C:\Users\S029244\Documents\3GPP\SA1%23109_Athens\Docs\S1-250016.zip" TargetMode="External"/><Relationship Id="rId161" Type="http://schemas.openxmlformats.org/officeDocument/2006/relationships/hyperlink" Target="file:///C:\Users\S029244\Documents\3GPP\SA1%23109_Athens\Docs\S1-250061.zip" TargetMode="External"/><Relationship Id="rId16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S029244\Documents\3GPP\SA1%23109_Athens\Docs\S1-250048.zip" TargetMode="External"/><Relationship Id="rId28" Type="http://schemas.openxmlformats.org/officeDocument/2006/relationships/hyperlink" Target="file:///C:\Users\S029244\Documents\3GPP\SA1%23109_Athens\Docs\S1-250251.zip" TargetMode="External"/><Relationship Id="rId49" Type="http://schemas.openxmlformats.org/officeDocument/2006/relationships/hyperlink" Target="file:///C:\Users\S029244\Documents\3GPP\SA1%23109_Athens\Docs\S1-250139.zip" TargetMode="External"/><Relationship Id="rId114" Type="http://schemas.openxmlformats.org/officeDocument/2006/relationships/hyperlink" Target="file:///C:\Users\S029244\Documents\3GPP\SA1%23109_Athens\docs\S1-250531.zip" TargetMode="External"/><Relationship Id="rId119" Type="http://schemas.openxmlformats.org/officeDocument/2006/relationships/hyperlink" Target="file:///C:\Users\S029244\Documents\3GPP\SA1%23109_Athens\docs\S1-250533.zip" TargetMode="External"/><Relationship Id="rId44" Type="http://schemas.openxmlformats.org/officeDocument/2006/relationships/hyperlink" Target="file:///C:\Users\S029244\Documents\3GPP\SA1%23109_Athens\Docs\S1-250065.zip" TargetMode="External"/><Relationship Id="rId60" Type="http://schemas.openxmlformats.org/officeDocument/2006/relationships/hyperlink" Target="file:///C:\Users\S029244\Documents\3GPP\SA1%23109_Athens\docs\S1-250515.zip" TargetMode="External"/><Relationship Id="rId65" Type="http://schemas.openxmlformats.org/officeDocument/2006/relationships/hyperlink" Target="file:///C:\Users\S029244\Documents\3GPP\SA1%23109_Athens\Docs\S1-250018.zip" TargetMode="External"/><Relationship Id="rId81" Type="http://schemas.openxmlformats.org/officeDocument/2006/relationships/hyperlink" Target="file:///C:\Users\S029244\Documents\3GPP\SA1%23109_Athens\docs\S1-250519.zip" TargetMode="External"/><Relationship Id="rId86" Type="http://schemas.openxmlformats.org/officeDocument/2006/relationships/hyperlink" Target="file:///C:\Users\S029244\Documents\3GPP\SA1%23109_Athens\Docs\S1-250143.zip" TargetMode="External"/><Relationship Id="rId130" Type="http://schemas.openxmlformats.org/officeDocument/2006/relationships/hyperlink" Target="file:///C:\Users\S029244\Documents\3GPP\SA1%23109_Athens\Docs\S1-250211.zip" TargetMode="External"/><Relationship Id="rId135" Type="http://schemas.openxmlformats.org/officeDocument/2006/relationships/hyperlink" Target="file:///C:\Users\S029244\Documents\3GPP\SA1%23109_Athens\Docs\S1-250112.zip" TargetMode="External"/><Relationship Id="rId151" Type="http://schemas.openxmlformats.org/officeDocument/2006/relationships/hyperlink" Target="file:///C:\Users\S029244\Documents\3GPP\SA1%23109_Athens\Docs\S1-250239.zip" TargetMode="External"/><Relationship Id="rId156" Type="http://schemas.openxmlformats.org/officeDocument/2006/relationships/hyperlink" Target="file:///C:\Users\S029244\Documents\3GPP\SA1%23109_Athens\docs\S1-250535.zip" TargetMode="External"/><Relationship Id="rId13" Type="http://schemas.openxmlformats.org/officeDocument/2006/relationships/hyperlink" Target="file:///C:\Users\S029244\Documents\3GPP\SA1%23109_Athens\Docs\S1-250019.zip" TargetMode="External"/><Relationship Id="rId18" Type="http://schemas.openxmlformats.org/officeDocument/2006/relationships/hyperlink" Target="file:///C:\Users\S029244\Documents\3GPP\SA1%23109_Athens\Docs\S1-250035.zip" TargetMode="External"/><Relationship Id="rId39" Type="http://schemas.openxmlformats.org/officeDocument/2006/relationships/hyperlink" Target="file:///C:\Users\S029244\Documents\3GPP\SA1%23109_Athens\Docs\S1-250329.zip" TargetMode="External"/><Relationship Id="rId109" Type="http://schemas.openxmlformats.org/officeDocument/2006/relationships/hyperlink" Target="file:///C:\Users\S029244\Documents\3GPP\SA1%23109_Athens\Docs\S1-250128.zip" TargetMode="External"/><Relationship Id="rId34" Type="http://schemas.openxmlformats.org/officeDocument/2006/relationships/hyperlink" Target="file:///C:\Users\S029244\Documents\3GPP\SA1%23109_Athens\docs\S1-250540.zip" TargetMode="External"/><Relationship Id="rId50" Type="http://schemas.openxmlformats.org/officeDocument/2006/relationships/hyperlink" Target="file:///C:\Users\S029244\Documents\3GPP\SA1%23109_Athens\docs\S1-250511.zip" TargetMode="External"/><Relationship Id="rId55" Type="http://schemas.openxmlformats.org/officeDocument/2006/relationships/hyperlink" Target="file:///C:\Users\S029244\Documents\3GPP\SA1%23109_Athens\docs\S1-250513.zip" TargetMode="External"/><Relationship Id="rId76" Type="http://schemas.openxmlformats.org/officeDocument/2006/relationships/hyperlink" Target="file:///C:\Users\S029244\Documents\3GPP\SA1%23109_Athens\Docs\S1-250325.zip" TargetMode="External"/><Relationship Id="rId97" Type="http://schemas.openxmlformats.org/officeDocument/2006/relationships/hyperlink" Target="file:///C:\Users\S029244\Documents\3GPP\SA1%23109_Athens\Docs\S1-250024.zip" TargetMode="External"/><Relationship Id="rId104" Type="http://schemas.openxmlformats.org/officeDocument/2006/relationships/hyperlink" Target="file:///C:\Users\S029244\Documents\3GPP\SA1%23109_Athens\docs\S1-250528.zip" TargetMode="External"/><Relationship Id="rId120" Type="http://schemas.openxmlformats.org/officeDocument/2006/relationships/hyperlink" Target="file:///C:\Users\S029244\Documents\3GPP\SA1%23109_Athens\Docs\S1-250236.zip" TargetMode="External"/><Relationship Id="rId125" Type="http://schemas.openxmlformats.org/officeDocument/2006/relationships/hyperlink" Target="file:///C:\Users\S029244\Documents\3GPP\SA1%23109_Athens\Docs\S1-250023.zip" TargetMode="External"/><Relationship Id="rId141" Type="http://schemas.openxmlformats.org/officeDocument/2006/relationships/hyperlink" Target="file:///C:\Users\S029244\Documents\3GPP\SA1%23109_Athens\Docs\S1-250254.zip" TargetMode="External"/><Relationship Id="rId146" Type="http://schemas.openxmlformats.org/officeDocument/2006/relationships/hyperlink" Target="file:///C:\Users\S029244\Documents\3GPP\SA1%23109_Athens\Docs\S1-250286.zip" TargetMode="External"/><Relationship Id="rId167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file:///C:\Users\S029244\Documents\3GPP\SA1%23109_Athens\docs\S1-250518.zip" TargetMode="External"/><Relationship Id="rId92" Type="http://schemas.openxmlformats.org/officeDocument/2006/relationships/hyperlink" Target="file:///C:\Users\S029244\Documents\3GPP\SA1%23109_Athens\docs\S1-250523.zip" TargetMode="External"/><Relationship Id="rId162" Type="http://schemas.openxmlformats.org/officeDocument/2006/relationships/hyperlink" Target="file:///C:\Users\S029244\Documents\3GPP\SA1%23109_Athens\Docs\S1-250059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S029244\Documents\3GPP\SA1%23109_Athens\docs\S1-250505.zip" TargetMode="External"/><Relationship Id="rId24" Type="http://schemas.openxmlformats.org/officeDocument/2006/relationships/hyperlink" Target="file:///C:\Users\S029244\Documents\3GPP\SA1%23109_Athens\docs\S1-250503.zip" TargetMode="External"/><Relationship Id="rId40" Type="http://schemas.openxmlformats.org/officeDocument/2006/relationships/hyperlink" Target="file:///C:\Users\S029244\Documents\3GPP\SA1%23109_Athens\Docs\S1-250065.zip" TargetMode="External"/><Relationship Id="rId45" Type="http://schemas.openxmlformats.org/officeDocument/2006/relationships/hyperlink" Target="file:///C:\Users\S029244\Documents\3GPP\SA1%23109_Athens\Docs\S1-250084.zip" TargetMode="External"/><Relationship Id="rId66" Type="http://schemas.openxmlformats.org/officeDocument/2006/relationships/hyperlink" Target="file:///C:\Users\S029244\Documents\3GPP\SA1%23109_Athens\docs\S1-250517.zip" TargetMode="External"/><Relationship Id="rId87" Type="http://schemas.openxmlformats.org/officeDocument/2006/relationships/hyperlink" Target="file:///C:\Users\S029244\Documents\3GPP\SA1%23109_Athens\Docs\S1-250181.zip" TargetMode="External"/><Relationship Id="rId110" Type="http://schemas.openxmlformats.org/officeDocument/2006/relationships/hyperlink" Target="file:///C:\Users\S029244\Documents\3GPP\SA1%23109_Athens\docs\S1-250502.zip" TargetMode="External"/><Relationship Id="rId115" Type="http://schemas.openxmlformats.org/officeDocument/2006/relationships/hyperlink" Target="file:///C:\Users\S029244\Documents\3GPP\SA1%23109_Athens\Docs\S1-250089.zip" TargetMode="External"/><Relationship Id="rId131" Type="http://schemas.openxmlformats.org/officeDocument/2006/relationships/hyperlink" Target="file:///C:\Users\S029244\Documents\3GPP\SA1%23109_Athens\Docs\S1-250227.zip" TargetMode="External"/><Relationship Id="rId136" Type="http://schemas.openxmlformats.org/officeDocument/2006/relationships/hyperlink" Target="file:///C:\Users\S029244\Documents\3GPP\SA1%23109_Athens\Docs\S1-250156.zip" TargetMode="External"/><Relationship Id="rId157" Type="http://schemas.openxmlformats.org/officeDocument/2006/relationships/hyperlink" Target="file:///C:\Users\S029244\Documents\3GPP\SA1%23109_Athens\Docs\S1-250141.zip" TargetMode="External"/><Relationship Id="rId61" Type="http://schemas.openxmlformats.org/officeDocument/2006/relationships/hyperlink" Target="file:///C:\Users\S029244\Documents\3GPP\SA1%23109_Athens\Docs\S1-250095.zip" TargetMode="External"/><Relationship Id="rId82" Type="http://schemas.openxmlformats.org/officeDocument/2006/relationships/hyperlink" Target="file:///C:\Users\S029244\Documents\3GPP\SA1%23109_Athens\Docs\S1-250142.zip" TargetMode="External"/><Relationship Id="rId152" Type="http://schemas.openxmlformats.org/officeDocument/2006/relationships/hyperlink" Target="file:///C:\Users\S029244\Documents\3GPP\SA1%23109_Athens\Docs\S1-250262.zip" TargetMode="External"/><Relationship Id="rId19" Type="http://schemas.openxmlformats.org/officeDocument/2006/relationships/hyperlink" Target="file:///C:\Users\S029244\Documents\3GPP\SA1%23109_Athens\Docs\S1-250157.zip" TargetMode="External"/><Relationship Id="rId14" Type="http://schemas.openxmlformats.org/officeDocument/2006/relationships/hyperlink" Target="file:///C:\Users\S029244\Documents\3GPP\SA1%23109_Athens\Docs\S1-250034.zip" TargetMode="External"/><Relationship Id="rId30" Type="http://schemas.openxmlformats.org/officeDocument/2006/relationships/hyperlink" Target="file:///C:\Users\S029244\Documents\3GPP\SA1%23109_Athens\Docs\S1-250124.zip" TargetMode="External"/><Relationship Id="rId35" Type="http://schemas.openxmlformats.org/officeDocument/2006/relationships/hyperlink" Target="file:///C:\Users\S029244\Documents\3GPP\SA1%23109_Athens\Docs\S1-250263.zip" TargetMode="External"/><Relationship Id="rId56" Type="http://schemas.openxmlformats.org/officeDocument/2006/relationships/hyperlink" Target="file:///C:\Users\S029244\Documents\3GPP\SA1%23109_Athens\docs\S1-250542.zip" TargetMode="External"/><Relationship Id="rId77" Type="http://schemas.openxmlformats.org/officeDocument/2006/relationships/hyperlink" Target="file:///C:\Users\S029244\Documents\3GPP\SA1%23109_Athens\Docs\S1-250325.zip" TargetMode="External"/><Relationship Id="rId100" Type="http://schemas.openxmlformats.org/officeDocument/2006/relationships/hyperlink" Target="file:///C:\Users\S029244\Documents\3GPP\SA1%23109_Athens\Docs\S1-250024.zip" TargetMode="External"/><Relationship Id="rId105" Type="http://schemas.openxmlformats.org/officeDocument/2006/relationships/hyperlink" Target="file:///C:\Users\S029244\Documents\3GPP\SA1%23109_Athens\Docs\S1-250241.zip" TargetMode="External"/><Relationship Id="rId126" Type="http://schemas.openxmlformats.org/officeDocument/2006/relationships/hyperlink" Target="file:///C:\Users\S029244\Documents\3GPP\SA1%23109_Athens\Docs\S1-250123.zip" TargetMode="External"/><Relationship Id="rId147" Type="http://schemas.openxmlformats.org/officeDocument/2006/relationships/hyperlink" Target="file:///C:\Users\S029244\Documents\3GPP\SA1%23109_Athens\Docs\S1-25022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Documents\3GPP\SA1%23109_Athens\Docs\S1-250113.zip" TargetMode="External"/><Relationship Id="rId72" Type="http://schemas.openxmlformats.org/officeDocument/2006/relationships/hyperlink" Target="file:///C:\Users\S029244\Documents\3GPP\SA1%23109_Athens\Docs\S1-250087.zip" TargetMode="External"/><Relationship Id="rId93" Type="http://schemas.openxmlformats.org/officeDocument/2006/relationships/hyperlink" Target="file:///C:\Users\S029244\Documents\3GPP\SA1%23109_Athens\Docs\S1-250313.zip" TargetMode="External"/><Relationship Id="rId98" Type="http://schemas.openxmlformats.org/officeDocument/2006/relationships/hyperlink" Target="file:///C:\Users\S029244\Documents\3GPP\SA1%23109_Athens\Docs\S1-250228.zip" TargetMode="External"/><Relationship Id="rId121" Type="http://schemas.openxmlformats.org/officeDocument/2006/relationships/hyperlink" Target="file:///C:\Users\S029244\Documents\3GPP\SA1%23109_Athens\docs\S1-250507.zip" TargetMode="External"/><Relationship Id="rId142" Type="http://schemas.openxmlformats.org/officeDocument/2006/relationships/hyperlink" Target="file:///C:\Users\S029244\Documents\3GPP\SA1%23109_Athens\Docs\S1-250016.zip" TargetMode="External"/><Relationship Id="rId163" Type="http://schemas.openxmlformats.org/officeDocument/2006/relationships/hyperlink" Target="file:///C:\Users\S029244\Documents\3GPP\SA1%23109_Athens\Docs\S1-250050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S029244\Documents\3GPP\SA1%23109_Athens\Docs\S1-250099.zip" TargetMode="External"/><Relationship Id="rId46" Type="http://schemas.openxmlformats.org/officeDocument/2006/relationships/hyperlink" Target="file:///C:\Users\S029244\Documents\3GPP\SA1%23109_Athens\docs\S1-250510.zip" TargetMode="External"/><Relationship Id="rId67" Type="http://schemas.openxmlformats.org/officeDocument/2006/relationships/hyperlink" Target="file:///C:\Users\S029244\Documents\3GPP\SA1%23109_Athens\docs\S1-250539.zip" TargetMode="External"/><Relationship Id="rId116" Type="http://schemas.openxmlformats.org/officeDocument/2006/relationships/hyperlink" Target="file:///C:\Users\S029244\Documents\3GPP\SA1%23109_Athens\Docs\S1-250222.zip" TargetMode="External"/><Relationship Id="rId137" Type="http://schemas.openxmlformats.org/officeDocument/2006/relationships/hyperlink" Target="file:///C:\Users\S029244\Documents\3GPP\SA1%23109_Athens\Docs\S1-250196.zip" TargetMode="External"/><Relationship Id="rId158" Type="http://schemas.openxmlformats.org/officeDocument/2006/relationships/hyperlink" Target="file:///C:\Users\S029244\Documents\3GPP\SA1%23109_Athens\Docs\S1-250056.zip" TargetMode="External"/><Relationship Id="rId20" Type="http://schemas.openxmlformats.org/officeDocument/2006/relationships/hyperlink" Target="file:///C:\Users\S029244\Documents\3GPP\SA1%23109_Athens\docs\S1-250501.zip" TargetMode="External"/><Relationship Id="rId41" Type="http://schemas.openxmlformats.org/officeDocument/2006/relationships/hyperlink" Target="file:///C:\Users\S029244\Documents\3GPP\SA1%23109_Athens\docs\S1-250509.zip" TargetMode="External"/><Relationship Id="rId62" Type="http://schemas.openxmlformats.org/officeDocument/2006/relationships/hyperlink" Target="file:///C:\Users\S029244\Documents\3GPP\SA1%23109_Athens\docs\S1-250516.zip" TargetMode="External"/><Relationship Id="rId83" Type="http://schemas.openxmlformats.org/officeDocument/2006/relationships/hyperlink" Target="file:///C:\Users\S029244\Documents\3GPP\SA1%23109_Athens\Docs\S1-250149.zip" TargetMode="External"/><Relationship Id="rId88" Type="http://schemas.openxmlformats.org/officeDocument/2006/relationships/hyperlink" Target="file:///C:\Users\S029244\Documents\3GPP\SA1%23109_Athens\docs\S1-250521.zip" TargetMode="External"/><Relationship Id="rId111" Type="http://schemas.openxmlformats.org/officeDocument/2006/relationships/hyperlink" Target="file:///C:\Users\S029244\Documents\3GPP\SA1%23109_Athens\Docs\S1-250138.zip" TargetMode="External"/><Relationship Id="rId132" Type="http://schemas.openxmlformats.org/officeDocument/2006/relationships/hyperlink" Target="file:///C:\Users\S029244\Documents\3GPP\SA1%23109_Athens\docs\S1-250506.zip" TargetMode="External"/><Relationship Id="rId153" Type="http://schemas.openxmlformats.org/officeDocument/2006/relationships/hyperlink" Target="file:///C:\Users\S029244\Documents\3GPP\SA1%23109_Athens\Docs\S1-250082.zip" TargetMode="External"/><Relationship Id="rId15" Type="http://schemas.openxmlformats.org/officeDocument/2006/relationships/hyperlink" Target="file:///C:\Users\S029244\Documents\3GPP\SA1%23109_Athens\Docs\S1-250054.zip" TargetMode="External"/><Relationship Id="rId36" Type="http://schemas.openxmlformats.org/officeDocument/2006/relationships/hyperlink" Target="file:///C:\Users\S029244\Documents\3GPP\SA1%23109_Athens\docs\S1-250339.zip" TargetMode="External"/><Relationship Id="rId57" Type="http://schemas.openxmlformats.org/officeDocument/2006/relationships/hyperlink" Target="file:///C:\Users\S029244\Documents\3GPP\SA1%23109_Athens\Docs\S1-250203.zip" TargetMode="External"/><Relationship Id="rId106" Type="http://schemas.openxmlformats.org/officeDocument/2006/relationships/hyperlink" Target="file:///C:\Users\S029244\Documents\3GPP\SA1%23109_Athens\Docs\S1-250017.zip" TargetMode="External"/><Relationship Id="rId127" Type="http://schemas.openxmlformats.org/officeDocument/2006/relationships/hyperlink" Target="file:///C:\Users\S029244\Documents\3GPP\SA1%23109_Athens\Docs\S1-250224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S029244\Documents\3GPP\SA1%23109_Athens\Docs\S1-250237.zip" TargetMode="External"/><Relationship Id="rId52" Type="http://schemas.openxmlformats.org/officeDocument/2006/relationships/hyperlink" Target="file:///C:\Users\S029244\Documents\3GPP\SA1%23109_Athens\docs\S1-250512.zip" TargetMode="External"/><Relationship Id="rId73" Type="http://schemas.openxmlformats.org/officeDocument/2006/relationships/hyperlink" Target="file:///C:\Users\S029244\Documents\3GPP\SA1%23109_Athens\docs\S1-250545.zip" TargetMode="External"/><Relationship Id="rId78" Type="http://schemas.openxmlformats.org/officeDocument/2006/relationships/hyperlink" Target="file:///C:\Users\S029244\Documents\3GPP\SA1%23109_Athens\Docs\S1-250255.zip" TargetMode="External"/><Relationship Id="rId94" Type="http://schemas.openxmlformats.org/officeDocument/2006/relationships/hyperlink" Target="file:///C:\Users\S029244\Documents\3GPP\SA1%23109_Athens\docs\S1-250524.zip" TargetMode="External"/><Relationship Id="rId99" Type="http://schemas.openxmlformats.org/officeDocument/2006/relationships/hyperlink" Target="file:///C:\Users\S029244\Documents\3GPP\SA1%23109_Athens\Docs\S1-250228.zip" TargetMode="External"/><Relationship Id="rId101" Type="http://schemas.openxmlformats.org/officeDocument/2006/relationships/hyperlink" Target="file:///C:\Users\S029244\Documents\3GPP\SA1%23109_Athens\docs\S1-250527.zip" TargetMode="External"/><Relationship Id="rId122" Type="http://schemas.openxmlformats.org/officeDocument/2006/relationships/hyperlink" Target="file:///C:\Users\S029244\Documents\3GPP\SA1%23109_Athens\docs\S1-250526.zip" TargetMode="External"/><Relationship Id="rId143" Type="http://schemas.openxmlformats.org/officeDocument/2006/relationships/hyperlink" Target="file:///C:\Users\S029244\Documents\3GPP\SA1%23109_Athens\Docs\S1-250330.zip" TargetMode="External"/><Relationship Id="rId148" Type="http://schemas.openxmlformats.org/officeDocument/2006/relationships/hyperlink" Target="file:///C:\Users\S029244\Documents\3GPP\SA1%23109_Athens\Docs\S1-250234.zip" TargetMode="External"/><Relationship Id="rId164" Type="http://schemas.openxmlformats.org/officeDocument/2006/relationships/hyperlink" Target="file:///C:\Users\S029244\Documents\3GPP\SA1%23109_Athens\Docs\S1-25027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file:///C:\Users\S029244\Documents\3GPP\SA1%23109_Athens\Docs\S1-250025.zip" TargetMode="External"/><Relationship Id="rId47" Type="http://schemas.openxmlformats.org/officeDocument/2006/relationships/hyperlink" Target="file:///C:\Users\S029244\Documents\3GPP\SA1%23109_Athens\docs\S1-250536.zip" TargetMode="External"/><Relationship Id="rId68" Type="http://schemas.openxmlformats.org/officeDocument/2006/relationships/hyperlink" Target="file:///C:\Users\S029244\Documents\3GPP\SA1%23109_Athens\docs\S1-250544.zip" TargetMode="External"/><Relationship Id="rId89" Type="http://schemas.openxmlformats.org/officeDocument/2006/relationships/hyperlink" Target="file:///C:\Users\S029244\Documents\3GPP\SA1%23109_Athens\Docs\S1-250053.zip" TargetMode="External"/><Relationship Id="rId112" Type="http://schemas.openxmlformats.org/officeDocument/2006/relationships/hyperlink" Target="file:///C:\Users\S029244\Documents\3GPP\SA1%23109_Athens\docs\S1-250530.zip" TargetMode="External"/><Relationship Id="rId133" Type="http://schemas.openxmlformats.org/officeDocument/2006/relationships/hyperlink" Target="file:///C:\Users\S029244\Documents\3GPP\SA1%23109_Athens\Docs\S1-250233.zip" TargetMode="External"/><Relationship Id="rId154" Type="http://schemas.openxmlformats.org/officeDocument/2006/relationships/hyperlink" Target="file:///C:\Users\S029244\Documents\3GPP\SA1%23109_Athens\Docs\S1-250098.zip" TargetMode="External"/><Relationship Id="rId16" Type="http://schemas.openxmlformats.org/officeDocument/2006/relationships/hyperlink" Target="file:///C:\Users\S029244\Documents\3GPP\SA1%23109_Athens\Docs\S1-250108.zip" TargetMode="External"/><Relationship Id="rId37" Type="http://schemas.openxmlformats.org/officeDocument/2006/relationships/hyperlink" Target="file:///C:\Users\S029244\Documents\3GPP\SA1%23109_Athens\Docs\S1-250065.zip" TargetMode="External"/><Relationship Id="rId58" Type="http://schemas.openxmlformats.org/officeDocument/2006/relationships/hyperlink" Target="file:///C:\Users\S029244\Documents\3GPP\SA1%23109_Athens\docs\S1-250514.zip" TargetMode="External"/><Relationship Id="rId79" Type="http://schemas.openxmlformats.org/officeDocument/2006/relationships/hyperlink" Target="file:///C:\Users\S029244\Documents\3GPP\SA1%23109_Athens\Docs\S1-250278.zip" TargetMode="External"/><Relationship Id="rId102" Type="http://schemas.openxmlformats.org/officeDocument/2006/relationships/hyperlink" Target="file:///C:\Users\S029244\Documents\3GPP\SA1%23109_Athens\Docs\S1-250024.zip" TargetMode="External"/><Relationship Id="rId123" Type="http://schemas.openxmlformats.org/officeDocument/2006/relationships/hyperlink" Target="file:///C:\Users\S029244\Documents\3GPP\SA1%23109_Athens\docs\S1-250534.zip" TargetMode="External"/><Relationship Id="rId144" Type="http://schemas.openxmlformats.org/officeDocument/2006/relationships/hyperlink" Target="file:///C:\Users\S029244\Documents\3GPP\SA1%23109_Athens\Docs\S1-250330.zip" TargetMode="External"/><Relationship Id="rId90" Type="http://schemas.openxmlformats.org/officeDocument/2006/relationships/hyperlink" Target="file:///C:\Users\S029244\Documents\3GPP\SA1%23109_Athens\docs\S1-250522.zip" TargetMode="External"/><Relationship Id="rId165" Type="http://schemas.openxmlformats.org/officeDocument/2006/relationships/hyperlink" Target="file:///C:\Users\S029244\Documents\3GPP\SA1%23109_Athens\Docs\S1-250066.zip" TargetMode="External"/><Relationship Id="rId27" Type="http://schemas.openxmlformats.org/officeDocument/2006/relationships/hyperlink" Target="file:///C:\Users\S029244\Documents\3GPP\SA1%23109_Athens\docs\S1-250504.zip" TargetMode="External"/><Relationship Id="rId48" Type="http://schemas.openxmlformats.org/officeDocument/2006/relationships/hyperlink" Target="file:///C:\Users\S029244\Documents\3GPP\SA1%23109_Athens\docs\S1-250538.zip" TargetMode="External"/><Relationship Id="rId69" Type="http://schemas.openxmlformats.org/officeDocument/2006/relationships/hyperlink" Target="file:///C:\Users\S029244\Documents\3GPP\SA1%23109_Athens\Docs\S1-250188.zip" TargetMode="External"/><Relationship Id="rId113" Type="http://schemas.openxmlformats.org/officeDocument/2006/relationships/hyperlink" Target="file:///C:\Users\S029244\Documents\3GPP\SA1%23109_Athens\Docs\S1-250179.zip" TargetMode="External"/><Relationship Id="rId134" Type="http://schemas.openxmlformats.org/officeDocument/2006/relationships/hyperlink" Target="file:///C:\Users\S029244\Documents\3GPP\SA1%23109_Athens\Docs\S1-250155.zip" TargetMode="External"/><Relationship Id="rId80" Type="http://schemas.openxmlformats.org/officeDocument/2006/relationships/hyperlink" Target="file:///C:\Users\S029244\Documents\3GPP\SA1%23109_Athens\Docs\S1-250114.zip" TargetMode="External"/><Relationship Id="rId155" Type="http://schemas.openxmlformats.org/officeDocument/2006/relationships/hyperlink" Target="file:///C:\Users\S029244\Documents\3GPP\SA1%23109_Athens\Docs\S1-2500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AE979E-1465-476F-96F3-51F369FEF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29</TotalTime>
  <Pages>10</Pages>
  <Words>5352</Words>
  <Characters>30509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35790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2025-02-20T09:21:00Z</dcterms:created>
  <dcterms:modified xsi:type="dcterms:W3CDTF">2025-02-20T09:51:00Z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